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06D74" w14:textId="0BF11051" w:rsidR="00006F0A" w:rsidRPr="00006F0A" w:rsidRDefault="000A5C75" w:rsidP="00006F0A">
      <w:pPr>
        <w:rPr>
          <w:rtl/>
        </w:rPr>
      </w:pPr>
      <w:bookmarkStart w:id="0" w:name="OLE_LINK15"/>
      <w:bookmarkStart w:id="1" w:name="OLE_LINK20"/>
      <w:bookmarkStart w:id="2" w:name="OLE_LINK1"/>
      <w:bookmarkStart w:id="3" w:name="OLE_LINK5"/>
      <w:r>
        <w:rPr>
          <w:rFonts w:hint="cs"/>
          <w:rtl/>
        </w:rPr>
        <w:t>كدمقاله</w:t>
      </w:r>
      <w:r w:rsidR="00006F0A" w:rsidRPr="00006F0A">
        <w:rPr>
          <w:rFonts w:hint="cs"/>
          <w:rtl/>
        </w:rPr>
        <w:t xml:space="preserve"> </w:t>
      </w:r>
      <w:r w:rsidR="00006F0A" w:rsidRPr="00006F0A">
        <w:rPr>
          <w:rFonts w:cs="Times New Roman" w:hint="cs"/>
          <w:rtl/>
        </w:rPr>
        <w:t>–</w:t>
      </w:r>
      <w:r w:rsidR="00006F0A" w:rsidRPr="00006F0A">
        <w:rPr>
          <w:rFonts w:hint="cs"/>
          <w:rtl/>
        </w:rPr>
        <w:t xml:space="preserve"> </w:t>
      </w:r>
      <w:r>
        <w:rPr>
          <w:rFonts w:hint="cs"/>
          <w:rtl/>
        </w:rPr>
        <w:t>نام نشريه</w:t>
      </w:r>
    </w:p>
    <w:bookmarkEnd w:id="0"/>
    <w:bookmarkEnd w:id="1"/>
    <w:p w14:paraId="4E63B390" w14:textId="5CE6A7A9" w:rsidR="00006F0A" w:rsidRPr="00006F0A" w:rsidRDefault="006315FB" w:rsidP="00006F0A">
      <w:pPr>
        <w:pStyle w:val="Heading1"/>
        <w:rPr>
          <w:rtl/>
        </w:rPr>
      </w:pPr>
      <w:r>
        <w:rPr>
          <w:rFonts w:hint="cs"/>
          <w:rtl/>
        </w:rPr>
        <w:t>عنوان ساده، مختصر و گويا</w:t>
      </w:r>
      <w:r w:rsidR="00217ACD">
        <w:rPr>
          <w:rFonts w:hint="cs"/>
          <w:rtl/>
        </w:rPr>
        <w:t>ي</w:t>
      </w:r>
      <w:r>
        <w:rPr>
          <w:rFonts w:hint="cs"/>
          <w:rtl/>
        </w:rPr>
        <w:t xml:space="preserve"> مقاله</w:t>
      </w:r>
    </w:p>
    <w:p w14:paraId="61EC7809" w14:textId="740A1438" w:rsidR="00006F0A" w:rsidRPr="00006F0A" w:rsidRDefault="00006F0A" w:rsidP="00006F0A">
      <w:pPr>
        <w:pStyle w:val="a3"/>
        <w:rPr>
          <w:rFonts w:hint="cs"/>
          <w:rtl/>
        </w:rPr>
      </w:pPr>
      <w:r w:rsidRPr="00006F0A">
        <w:rPr>
          <w:rFonts w:hint="cs"/>
          <w:rtl/>
        </w:rPr>
        <w:t>*</w:t>
      </w:r>
      <w:r w:rsidRPr="00006F0A">
        <w:t xml:space="preserve"> </w:t>
      </w:r>
      <w:r w:rsidR="000A5C75">
        <w:rPr>
          <w:rFonts w:hint="cs"/>
          <w:rtl/>
        </w:rPr>
        <w:t>نام و نام خانوادگي نويسنده</w:t>
      </w:r>
      <w:r w:rsidR="006315FB">
        <w:rPr>
          <w:rFonts w:hint="cs"/>
          <w:rtl/>
        </w:rPr>
        <w:t xml:space="preserve"> اول</w:t>
      </w:r>
      <w:r w:rsidRPr="00006F0A">
        <w:rPr>
          <w:rFonts w:hint="cs"/>
          <w:rtl/>
        </w:rPr>
        <w:t xml:space="preserve">/ </w:t>
      </w:r>
      <w:r w:rsidR="006315FB">
        <w:rPr>
          <w:rFonts w:hint="cs"/>
          <w:rtl/>
        </w:rPr>
        <w:t>رتبه نويسنده، گروه، نام دانشگاه</w:t>
      </w:r>
      <w:r>
        <w:rPr>
          <w:rtl/>
        </w:rPr>
        <w:tab/>
      </w:r>
      <w:proofErr w:type="spellStart"/>
      <w:r w:rsidR="000A5C75">
        <w:rPr>
          <w:lang w:val="en-US"/>
        </w:rPr>
        <w:t>email</w:t>
      </w:r>
      <w:r w:rsidR="006315FB">
        <w:rPr>
          <w:lang w:val="en-US"/>
        </w:rPr>
        <w:t>.address</w:t>
      </w:r>
      <w:proofErr w:type="spellEnd"/>
      <w:r w:rsidRPr="00006F0A">
        <w:t>@</w:t>
      </w:r>
      <w:r w:rsidR="006315FB">
        <w:t>mail.ac.ir</w:t>
      </w:r>
    </w:p>
    <w:p w14:paraId="47C5D5D3" w14:textId="784DE3AC" w:rsidR="00006F0A" w:rsidRPr="00006F0A" w:rsidRDefault="006315FB" w:rsidP="00006F0A">
      <w:pPr>
        <w:pStyle w:val="a3"/>
        <w:rPr>
          <w:rtl/>
        </w:rPr>
      </w:pPr>
      <w:r>
        <w:rPr>
          <w:rFonts w:hint="cs"/>
          <w:rtl/>
        </w:rPr>
        <w:t>نام و نام خانوادگي نويسنده دوم</w:t>
      </w:r>
      <w:r w:rsidR="00006F0A" w:rsidRPr="00006F0A">
        <w:rPr>
          <w:rFonts w:hint="cs"/>
          <w:rtl/>
        </w:rPr>
        <w:t>/ دانشیار</w:t>
      </w:r>
      <w:r w:rsidR="00006F0A" w:rsidRPr="00006F0A">
        <w:t xml:space="preserve"> </w:t>
      </w:r>
      <w:r w:rsidR="00006F0A" w:rsidRPr="00006F0A">
        <w:rPr>
          <w:rtl/>
        </w:rPr>
        <w:t>گروه روان شناسی مؤسسه آموزشی و پژوهشی امام خمینی</w:t>
      </w:r>
      <w:r w:rsidR="00217ACD">
        <w:rPr>
          <w:rFonts w:hint="cs"/>
          <w:rtl/>
        </w:rPr>
        <w:t xml:space="preserve"> (ره)</w:t>
      </w:r>
      <w:r w:rsidR="00006F0A">
        <w:rPr>
          <w:rtl/>
        </w:rPr>
        <w:tab/>
      </w:r>
      <w:proofErr w:type="spellStart"/>
      <w:r>
        <w:rPr>
          <w:lang w:val="en-US"/>
        </w:rPr>
        <w:t>email.address</w:t>
      </w:r>
      <w:proofErr w:type="spellEnd"/>
      <w:r w:rsidR="00006F0A" w:rsidRPr="00006F0A">
        <w:t>@iki.ac.ir</w:t>
      </w:r>
    </w:p>
    <w:p w14:paraId="664DD839" w14:textId="77777777" w:rsidR="00006F0A" w:rsidRPr="00006F0A" w:rsidRDefault="00006F0A" w:rsidP="00006F0A">
      <w:pPr>
        <w:pStyle w:val="a4"/>
        <w:rPr>
          <w:rtl/>
        </w:rPr>
      </w:pPr>
      <w:bookmarkStart w:id="4" w:name="OLE_LINK6"/>
      <w:bookmarkStart w:id="5" w:name="OLE_LINK14"/>
      <w:r w:rsidRPr="00006F0A">
        <w:rPr>
          <w:rFonts w:hint="cs"/>
          <w:rtl/>
        </w:rPr>
        <w:t>چکیده</w:t>
      </w:r>
    </w:p>
    <w:p w14:paraId="06E316A2" w14:textId="731555CF" w:rsidR="000A5C75" w:rsidRDefault="000A5C75" w:rsidP="000A5C75">
      <w:pPr>
        <w:pStyle w:val="a2"/>
        <w:rPr>
          <w:rtl/>
          <w:lang w:bidi="ar-SA"/>
        </w:rPr>
      </w:pPr>
      <w:r w:rsidRPr="000A5C75">
        <w:rPr>
          <w:rtl/>
          <w:lang w:bidi="ar-SA"/>
        </w:rPr>
        <w:t>چكيده فارسي مقاله (در صورت امكان به همراه چكيده انگليسي) حداكثر 150 كلمه تنظيم گردد و به اختصار شامل: بيان مسئله، هدف پژوهش، روش و چگونگي پژوهش و اجمالي از يافته‏هاي مهم پژوهش باشد. در چكيده از طرح فهرست مباحث يا مرور بر ان‌ها، ذكر ادلّه، ارجاع به مأخذ و بيان شعاري خودداري گردد</w:t>
      </w:r>
    </w:p>
    <w:p w14:paraId="12DFB254" w14:textId="25C352DC" w:rsidR="00006F0A" w:rsidRPr="00006F0A" w:rsidRDefault="00006F0A" w:rsidP="006315FB">
      <w:pPr>
        <w:pStyle w:val="a2"/>
        <w:rPr>
          <w:rtl/>
        </w:rPr>
      </w:pPr>
      <w:r w:rsidRPr="00006F0A">
        <w:rPr>
          <w:rFonts w:hint="cs"/>
          <w:rtl/>
        </w:rPr>
        <w:t xml:space="preserve">کلیدواژه‌ها: </w:t>
      </w:r>
      <w:bookmarkStart w:id="6" w:name="OLE_LINK28"/>
      <w:r w:rsidR="006315FB">
        <w:rPr>
          <w:rFonts w:hint="cs"/>
          <w:rtl/>
        </w:rPr>
        <w:t>كليدواژه اول</w:t>
      </w:r>
      <w:r w:rsidRPr="00006F0A">
        <w:rPr>
          <w:rFonts w:hint="cs"/>
          <w:rtl/>
        </w:rPr>
        <w:t xml:space="preserve">، </w:t>
      </w:r>
      <w:r w:rsidR="006315FB">
        <w:rPr>
          <w:rFonts w:hint="cs"/>
          <w:rtl/>
        </w:rPr>
        <w:t xml:space="preserve">كليدواژه </w:t>
      </w:r>
      <w:r w:rsidR="006315FB">
        <w:rPr>
          <w:rFonts w:hint="cs"/>
          <w:rtl/>
        </w:rPr>
        <w:t>دوم</w:t>
      </w:r>
      <w:r w:rsidRPr="00006F0A">
        <w:rPr>
          <w:rFonts w:hint="cs"/>
          <w:rtl/>
        </w:rPr>
        <w:t xml:space="preserve">، </w:t>
      </w:r>
      <w:r w:rsidR="006315FB">
        <w:rPr>
          <w:rFonts w:hint="cs"/>
          <w:rtl/>
        </w:rPr>
        <w:t xml:space="preserve">كليدواژه </w:t>
      </w:r>
      <w:r w:rsidR="006315FB">
        <w:rPr>
          <w:rFonts w:hint="cs"/>
          <w:rtl/>
        </w:rPr>
        <w:t>دوم</w:t>
      </w:r>
      <w:r w:rsidRPr="00006F0A">
        <w:rPr>
          <w:rFonts w:hint="cs"/>
          <w:rtl/>
        </w:rPr>
        <w:t xml:space="preserve">، </w:t>
      </w:r>
      <w:r w:rsidR="006315FB">
        <w:rPr>
          <w:rFonts w:hint="cs"/>
          <w:rtl/>
        </w:rPr>
        <w:t xml:space="preserve">كليدواژه </w:t>
      </w:r>
      <w:r w:rsidR="006315FB">
        <w:rPr>
          <w:rFonts w:hint="cs"/>
          <w:rtl/>
        </w:rPr>
        <w:t>سوم. (</w:t>
      </w:r>
      <w:r w:rsidR="006315FB" w:rsidRPr="006315FB">
        <w:rPr>
          <w:rtl/>
          <w:lang w:bidi="ar-SA"/>
        </w:rPr>
        <w:t>حداكثر 7 واژه كليدي مرتبط با محتوا كه ايفاكننده نقش نمايه موضوعي مقاله باشد</w:t>
      </w:r>
      <w:r w:rsidR="006315FB" w:rsidRPr="006315FB">
        <w:rPr>
          <w:lang w:val="en-US"/>
        </w:rPr>
        <w:t>.</w:t>
      </w:r>
      <w:r w:rsidR="006315FB">
        <w:rPr>
          <w:rFonts w:hint="cs"/>
          <w:rtl/>
        </w:rPr>
        <w:t>)</w:t>
      </w:r>
    </w:p>
    <w:p w14:paraId="2AC8ED8D" w14:textId="77777777" w:rsidR="00006F0A" w:rsidRPr="00006F0A" w:rsidRDefault="00006F0A" w:rsidP="00006F0A">
      <w:pPr>
        <w:rPr>
          <w:rtl/>
        </w:rPr>
      </w:pPr>
      <w:r w:rsidRPr="00006F0A">
        <w:rPr>
          <w:rtl/>
        </w:rPr>
        <w:br w:type="page"/>
      </w:r>
    </w:p>
    <w:bookmarkEnd w:id="6"/>
    <w:p w14:paraId="794DF410" w14:textId="0F53AB5F" w:rsidR="00006F0A" w:rsidRPr="00006F0A" w:rsidRDefault="00006F0A" w:rsidP="00006F0A">
      <w:pPr>
        <w:pStyle w:val="Heading2"/>
        <w:rPr>
          <w:rtl/>
        </w:rPr>
      </w:pPr>
      <w:r w:rsidRPr="00006F0A">
        <w:rPr>
          <w:rFonts w:hint="cs"/>
          <w:rtl/>
        </w:rPr>
        <w:lastRenderedPageBreak/>
        <w:t>م</w:t>
      </w:r>
      <w:r>
        <w:rPr>
          <w:rFonts w:hint="cs"/>
          <w:rtl/>
        </w:rPr>
        <w:t>قدمه</w:t>
      </w:r>
    </w:p>
    <w:p w14:paraId="62672101" w14:textId="3D38935F" w:rsidR="000A5C75" w:rsidRPr="000A5C75" w:rsidRDefault="000A5C75" w:rsidP="000A5C75">
      <w:pPr>
        <w:pStyle w:val="a7"/>
        <w:rPr>
          <w:rtl/>
        </w:rPr>
      </w:pPr>
      <w:r w:rsidRPr="000A5C75">
        <w:rPr>
          <w:rtl/>
          <w:lang w:bidi="ar-SA"/>
        </w:rPr>
        <w:t>در مقدمه مقاله، مسئله تعريف، به پيشينه پژوهش اشاره، ضرورت و اهميت پژوهش طرح، جنبه نوآوري بحث، سؤالات اصلي و فرعي، تصوير اجمالي ساختار كلي مقاله براساس سؤالات اصلي و فرعي مطرح و مفاهيم و اصطلاحات اساسي مقاله تعريف گردد</w:t>
      </w:r>
      <w:r w:rsidRPr="000A5C75">
        <w:t>.</w:t>
      </w:r>
    </w:p>
    <w:p w14:paraId="317CCFE0" w14:textId="118C064C" w:rsidR="00006F0A" w:rsidRPr="00006F0A" w:rsidRDefault="006315FB" w:rsidP="00006F0A">
      <w:pPr>
        <w:pStyle w:val="Heading2"/>
        <w:rPr>
          <w:rtl/>
        </w:rPr>
      </w:pPr>
      <w:r>
        <w:rPr>
          <w:rFonts w:hint="cs"/>
          <w:rtl/>
        </w:rPr>
        <w:t>بدنه اصلي</w:t>
      </w:r>
    </w:p>
    <w:p w14:paraId="63C13741" w14:textId="77777777" w:rsidR="006315FB" w:rsidRPr="006315FB" w:rsidRDefault="006315FB" w:rsidP="006315FB">
      <w:pPr>
        <w:pStyle w:val="a7"/>
      </w:pPr>
      <w:r w:rsidRPr="006315FB">
        <w:rPr>
          <w:rFonts w:hint="cs"/>
          <w:rtl/>
          <w:lang w:bidi="ar-SA"/>
        </w:rPr>
        <w:t>در سامان‏دهي بدنة اصلي مقاله، يكي از شرايط زير لازم است:</w:t>
      </w:r>
    </w:p>
    <w:p w14:paraId="0671B29A" w14:textId="77777777" w:rsidR="006315FB" w:rsidRPr="006315FB" w:rsidRDefault="006315FB" w:rsidP="006315FB">
      <w:pPr>
        <w:pStyle w:val="a7"/>
        <w:rPr>
          <w:rtl/>
          <w:lang w:bidi="ar-SA"/>
        </w:rPr>
      </w:pPr>
      <w:r w:rsidRPr="006315FB">
        <w:rPr>
          <w:rFonts w:hint="cs"/>
          <w:rtl/>
          <w:lang w:bidi="ar-SA"/>
        </w:rPr>
        <w:t>الف ـ ارائه‌كننده نظريه و يافته جديد علمي؛</w:t>
      </w:r>
    </w:p>
    <w:p w14:paraId="52DD6655" w14:textId="77777777" w:rsidR="006315FB" w:rsidRPr="006315FB" w:rsidRDefault="006315FB" w:rsidP="006315FB">
      <w:pPr>
        <w:pStyle w:val="a7"/>
        <w:rPr>
          <w:rtl/>
          <w:lang w:bidi="ar-SA"/>
        </w:rPr>
      </w:pPr>
      <w:r w:rsidRPr="006315FB">
        <w:rPr>
          <w:rFonts w:hint="cs"/>
          <w:rtl/>
          <w:lang w:bidi="ar-SA"/>
        </w:rPr>
        <w:t>ب ـ ارائه‌كننده تقرير و تبيين جديد از يك نظريه؛</w:t>
      </w:r>
    </w:p>
    <w:p w14:paraId="12ABA10D" w14:textId="77777777" w:rsidR="006315FB" w:rsidRPr="006315FB" w:rsidRDefault="006315FB" w:rsidP="006315FB">
      <w:pPr>
        <w:pStyle w:val="a7"/>
        <w:rPr>
          <w:rtl/>
          <w:lang w:bidi="ar-SA"/>
        </w:rPr>
      </w:pPr>
      <w:r w:rsidRPr="006315FB">
        <w:rPr>
          <w:rFonts w:hint="cs"/>
          <w:rtl/>
          <w:lang w:bidi="ar-SA"/>
        </w:rPr>
        <w:t>ج ـ ارائه‌كننده استدلال جديد براي يك نظريه؛</w:t>
      </w:r>
    </w:p>
    <w:p w14:paraId="5D4E1EDA" w14:textId="77777777" w:rsidR="006315FB" w:rsidRPr="006315FB" w:rsidRDefault="006315FB" w:rsidP="006315FB">
      <w:pPr>
        <w:pStyle w:val="a7"/>
        <w:rPr>
          <w:rtl/>
          <w:lang w:bidi="ar-SA"/>
        </w:rPr>
      </w:pPr>
      <w:r w:rsidRPr="006315FB">
        <w:rPr>
          <w:rFonts w:hint="cs"/>
          <w:rtl/>
          <w:lang w:bidi="ar-SA"/>
        </w:rPr>
        <w:t>د ـ ارائه نقد جامع علمي يك نظريه.</w:t>
      </w:r>
    </w:p>
    <w:p w14:paraId="0940C534" w14:textId="31C66ABD" w:rsidR="00006F0A" w:rsidRPr="00006F0A" w:rsidRDefault="00006F0A" w:rsidP="00006F0A">
      <w:pPr>
        <w:pStyle w:val="a6"/>
        <w:rPr>
          <w:rtl/>
        </w:rPr>
      </w:pPr>
      <w:r w:rsidRPr="00006F0A">
        <w:rPr>
          <w:rFonts w:hint="cs"/>
          <w:rtl/>
        </w:rPr>
        <w:t xml:space="preserve">جدول 1: </w:t>
      </w:r>
      <w:r w:rsidR="006315FB">
        <w:rPr>
          <w:rFonts w:hint="cs"/>
          <w:rtl/>
        </w:rPr>
        <w:t>نام جدول</w:t>
      </w:r>
    </w:p>
    <w:tbl>
      <w:tblPr>
        <w:tblStyle w:val="TableGrid"/>
        <w:bidiVisual/>
        <w:tblW w:w="0" w:type="auto"/>
        <w:jc w:val="center"/>
        <w:tblLook w:val="04A0" w:firstRow="1" w:lastRow="0" w:firstColumn="1" w:lastColumn="0" w:noHBand="0" w:noVBand="1"/>
      </w:tblPr>
      <w:tblGrid>
        <w:gridCol w:w="1443"/>
        <w:gridCol w:w="1443"/>
      </w:tblGrid>
      <w:tr w:rsidR="00217ACD" w:rsidRPr="00006F0A" w14:paraId="1133970C" w14:textId="77777777" w:rsidTr="00217ACD">
        <w:trPr>
          <w:jc w:val="center"/>
        </w:trPr>
        <w:tc>
          <w:tcPr>
            <w:tcW w:w="0" w:type="auto"/>
          </w:tcPr>
          <w:p w14:paraId="14DA1643" w14:textId="610D91C1" w:rsidR="00217ACD" w:rsidRPr="00006F0A" w:rsidRDefault="00217ACD" w:rsidP="00006F0A">
            <w:pPr>
              <w:pStyle w:val="a6"/>
              <w:rPr>
                <w:rtl/>
              </w:rPr>
            </w:pPr>
            <w:r>
              <w:rPr>
                <w:rFonts w:hint="cs"/>
                <w:rtl/>
              </w:rPr>
              <w:t>عنوان ستون اول</w:t>
            </w:r>
          </w:p>
        </w:tc>
        <w:tc>
          <w:tcPr>
            <w:tcW w:w="0" w:type="auto"/>
          </w:tcPr>
          <w:p w14:paraId="20D3119F" w14:textId="649C6DEE" w:rsidR="00217ACD" w:rsidRPr="00006F0A" w:rsidRDefault="00217ACD" w:rsidP="00006F0A">
            <w:pPr>
              <w:pStyle w:val="a6"/>
              <w:rPr>
                <w:rtl/>
              </w:rPr>
            </w:pPr>
            <w:r>
              <w:rPr>
                <w:rFonts w:hint="cs"/>
                <w:rtl/>
              </w:rPr>
              <w:t>عنوان ستون دوم</w:t>
            </w:r>
          </w:p>
        </w:tc>
      </w:tr>
      <w:tr w:rsidR="00217ACD" w:rsidRPr="00006F0A" w14:paraId="50D6145C" w14:textId="77777777" w:rsidTr="00217ACD">
        <w:trPr>
          <w:jc w:val="center"/>
        </w:trPr>
        <w:tc>
          <w:tcPr>
            <w:tcW w:w="0" w:type="auto"/>
          </w:tcPr>
          <w:p w14:paraId="033653F2" w14:textId="62D5C554" w:rsidR="00217ACD" w:rsidRPr="00006F0A" w:rsidRDefault="00217ACD" w:rsidP="00006F0A">
            <w:pPr>
              <w:pStyle w:val="a6"/>
              <w:rPr>
                <w:rtl/>
              </w:rPr>
            </w:pPr>
            <w:r>
              <w:rPr>
                <w:rFonts w:hint="cs"/>
                <w:rtl/>
              </w:rPr>
              <w:t>متن فارسي درون جدول</w:t>
            </w:r>
          </w:p>
        </w:tc>
        <w:tc>
          <w:tcPr>
            <w:tcW w:w="0" w:type="auto"/>
          </w:tcPr>
          <w:p w14:paraId="563F2CD0" w14:textId="073634DE" w:rsidR="00217ACD" w:rsidRPr="00006F0A" w:rsidRDefault="00217ACD" w:rsidP="00006F0A">
            <w:pPr>
              <w:pStyle w:val="a6"/>
              <w:rPr>
                <w:rtl/>
              </w:rPr>
            </w:pPr>
            <w:r>
              <w:rPr>
                <w:rFonts w:hint="cs"/>
                <w:rtl/>
              </w:rPr>
              <w:t>متن فارسي درون جدول</w:t>
            </w:r>
          </w:p>
        </w:tc>
      </w:tr>
      <w:tr w:rsidR="00217ACD" w:rsidRPr="00006F0A" w14:paraId="4FEDAF5A" w14:textId="77777777" w:rsidTr="00217ACD">
        <w:trPr>
          <w:jc w:val="center"/>
        </w:trPr>
        <w:tc>
          <w:tcPr>
            <w:tcW w:w="0" w:type="auto"/>
          </w:tcPr>
          <w:p w14:paraId="3FD7DD39" w14:textId="199478C6" w:rsidR="00217ACD" w:rsidRPr="00006F0A" w:rsidRDefault="00217ACD" w:rsidP="00006F0A">
            <w:pPr>
              <w:pStyle w:val="a6"/>
              <w:rPr>
                <w:rtl/>
              </w:rPr>
            </w:pPr>
            <w:r>
              <w:rPr>
                <w:rFonts w:hint="cs"/>
                <w:rtl/>
              </w:rPr>
              <w:t>متن فارسي درون جدول</w:t>
            </w:r>
          </w:p>
        </w:tc>
        <w:tc>
          <w:tcPr>
            <w:tcW w:w="0" w:type="auto"/>
          </w:tcPr>
          <w:p w14:paraId="7D372A21" w14:textId="5F866522" w:rsidR="00217ACD" w:rsidRPr="00006F0A" w:rsidRDefault="00217ACD" w:rsidP="00006F0A">
            <w:pPr>
              <w:pStyle w:val="a6"/>
              <w:rPr>
                <w:rtl/>
              </w:rPr>
            </w:pPr>
            <w:r>
              <w:rPr>
                <w:rFonts w:hint="cs"/>
                <w:rtl/>
              </w:rPr>
              <w:t>متن فارسي درون جدول</w:t>
            </w:r>
          </w:p>
        </w:tc>
      </w:tr>
      <w:tr w:rsidR="00217ACD" w:rsidRPr="00006F0A" w14:paraId="368255CF" w14:textId="77777777" w:rsidTr="00217ACD">
        <w:trPr>
          <w:jc w:val="center"/>
        </w:trPr>
        <w:tc>
          <w:tcPr>
            <w:tcW w:w="0" w:type="auto"/>
          </w:tcPr>
          <w:p w14:paraId="6C6CF72B" w14:textId="5CA4F297" w:rsidR="00217ACD" w:rsidRPr="00006F0A" w:rsidRDefault="00217ACD" w:rsidP="00006F0A">
            <w:pPr>
              <w:pStyle w:val="a6"/>
              <w:rPr>
                <w:rtl/>
              </w:rPr>
            </w:pPr>
            <w:r>
              <w:rPr>
                <w:rFonts w:hint="cs"/>
                <w:rtl/>
              </w:rPr>
              <w:t>متن فارسي درون جدول</w:t>
            </w:r>
          </w:p>
        </w:tc>
        <w:tc>
          <w:tcPr>
            <w:tcW w:w="0" w:type="auto"/>
          </w:tcPr>
          <w:p w14:paraId="2B5326E8" w14:textId="448687FA" w:rsidR="00217ACD" w:rsidRPr="00006F0A" w:rsidRDefault="00217ACD" w:rsidP="00006F0A">
            <w:pPr>
              <w:pStyle w:val="a6"/>
              <w:rPr>
                <w:rtl/>
              </w:rPr>
            </w:pPr>
            <w:r>
              <w:rPr>
                <w:rFonts w:hint="cs"/>
                <w:rtl/>
              </w:rPr>
              <w:t>متن فارسي درون جدول</w:t>
            </w:r>
          </w:p>
        </w:tc>
      </w:tr>
    </w:tbl>
    <w:p w14:paraId="3EA60EF2" w14:textId="74B861E6" w:rsidR="00006F0A" w:rsidRPr="00006F0A" w:rsidRDefault="00006F0A" w:rsidP="00006F0A">
      <w:pPr>
        <w:pStyle w:val="a6"/>
        <w:rPr>
          <w:rFonts w:hint="cs"/>
          <w:rtl/>
          <w:lang w:bidi="fa-IR"/>
        </w:rPr>
      </w:pPr>
    </w:p>
    <w:p w14:paraId="4BA39695" w14:textId="7B5ADE73" w:rsidR="00006F0A" w:rsidRPr="00217ACD" w:rsidRDefault="00217ACD" w:rsidP="00006F0A">
      <w:pPr>
        <w:pStyle w:val="Heading3"/>
        <w:rPr>
          <w:rFonts w:cs="Times New Roman"/>
          <w:rtl/>
        </w:rPr>
      </w:pPr>
      <w:r>
        <w:rPr>
          <w:rFonts w:hint="cs"/>
          <w:rtl/>
        </w:rPr>
        <w:t>عنوان زير بخش</w:t>
      </w:r>
      <w:r>
        <w:rPr>
          <w:rFonts w:cs="Times New Roman" w:hint="cs"/>
          <w:rtl/>
        </w:rPr>
        <w:t>ها</w:t>
      </w:r>
    </w:p>
    <w:p w14:paraId="4309D870" w14:textId="1EFA0E84" w:rsidR="00006F0A" w:rsidRPr="00006F0A" w:rsidRDefault="00006F0A" w:rsidP="00006F0A">
      <w:pPr>
        <w:pStyle w:val="Heading2"/>
        <w:rPr>
          <w:rtl/>
        </w:rPr>
      </w:pPr>
      <w:r w:rsidRPr="00006F0A">
        <w:rPr>
          <w:rFonts w:hint="cs"/>
          <w:rtl/>
        </w:rPr>
        <w:t>نتیجه‌گیری</w:t>
      </w:r>
    </w:p>
    <w:p w14:paraId="522596C1" w14:textId="37ED2039" w:rsidR="000A5C75" w:rsidRDefault="000A5C75" w:rsidP="00006F0A">
      <w:pPr>
        <w:rPr>
          <w:rtl/>
        </w:rPr>
      </w:pPr>
      <w:r w:rsidRPr="000A5C75">
        <w:rPr>
          <w:rtl/>
        </w:rPr>
        <w:t>نتيجه بيانگر يافته‏هاي تفصيلي تحقيق است كه به‌صورت گزاره‏هاي خبري موجز بيان مي‏گردد. از ذكر بيان مسئله، جمع‏بندي، مباحث مقدّماتي، بيان ساختار مباحث، ادله، مستندات، ذكر مثال يا مطالب استطرادي در اين قسمت خودداري شود.</w:t>
      </w:r>
    </w:p>
    <w:bookmarkEnd w:id="2"/>
    <w:bookmarkEnd w:id="3"/>
    <w:bookmarkEnd w:id="4"/>
    <w:bookmarkEnd w:id="5"/>
    <w:p w14:paraId="6EA30592" w14:textId="03CF2420" w:rsidR="00006F0A" w:rsidRPr="00217ACD" w:rsidRDefault="00006F0A" w:rsidP="00006F0A">
      <w:pPr>
        <w:pStyle w:val="Heading2"/>
        <w:rPr>
          <w:rFonts w:asciiTheme="minorHAnsi" w:hAnsiTheme="minorHAnsi" w:hint="cs"/>
          <w:rtl/>
          <w:lang w:bidi="fa-IR"/>
        </w:rPr>
      </w:pPr>
      <w:r w:rsidRPr="00006F0A">
        <w:rPr>
          <w:rFonts w:hint="cs"/>
          <w:rtl/>
        </w:rPr>
        <w:lastRenderedPageBreak/>
        <w:t>منابع</w:t>
      </w:r>
      <w:r w:rsidR="00217ACD">
        <w:rPr>
          <w:rFonts w:hint="cs"/>
          <w:rtl/>
        </w:rPr>
        <w:t xml:space="preserve"> (بر اساس </w:t>
      </w:r>
      <w:r w:rsidR="00217ACD">
        <w:rPr>
          <w:rFonts w:asciiTheme="minorHAnsi" w:hAnsiTheme="minorHAnsi"/>
        </w:rPr>
        <w:t>APA</w:t>
      </w:r>
      <w:r w:rsidR="00217ACD">
        <w:rPr>
          <w:rFonts w:asciiTheme="minorHAnsi" w:hAnsiTheme="minorHAnsi" w:hint="cs"/>
          <w:rtl/>
          <w:lang w:bidi="fa-IR"/>
        </w:rPr>
        <w:t>)</w:t>
      </w:r>
    </w:p>
    <w:p w14:paraId="7F19B3A9" w14:textId="274D8272" w:rsidR="00006F0A" w:rsidRDefault="00006F0A" w:rsidP="00006F0A">
      <w:pPr>
        <w:pStyle w:val="a1"/>
        <w:rPr>
          <w:rtl/>
        </w:rPr>
      </w:pPr>
      <w:r w:rsidRPr="00006F0A">
        <w:rPr>
          <w:rFonts w:hint="cs"/>
          <w:rtl/>
        </w:rPr>
        <w:t>قرآن کریم</w:t>
      </w:r>
      <w:r w:rsidR="00217ACD">
        <w:rPr>
          <w:rFonts w:hint="cs"/>
          <w:rtl/>
        </w:rPr>
        <w:t>.</w:t>
      </w:r>
    </w:p>
    <w:p w14:paraId="625AF55E" w14:textId="77777777" w:rsidR="00217ACD" w:rsidRPr="00270DBF" w:rsidRDefault="00217ACD" w:rsidP="00217ACD">
      <w:pPr>
        <w:pStyle w:val="a1"/>
      </w:pPr>
      <w:r w:rsidRPr="00D018A4">
        <w:rPr>
          <w:rFonts w:hint="cs"/>
          <w:rtl/>
        </w:rPr>
        <w:t>ابن</w:t>
      </w:r>
      <w:r w:rsidRPr="00D018A4">
        <w:rPr>
          <w:rFonts w:hint="eastAsia"/>
          <w:rtl/>
        </w:rPr>
        <w:t>‌</w:t>
      </w:r>
      <w:r w:rsidRPr="00D018A4">
        <w:rPr>
          <w:rFonts w:hint="cs"/>
          <w:rtl/>
        </w:rPr>
        <w:t>س</w:t>
      </w:r>
      <w:r>
        <w:rPr>
          <w:rFonts w:hint="cs"/>
          <w:rtl/>
        </w:rPr>
        <w:t>ي</w:t>
      </w:r>
      <w:r w:rsidRPr="00D018A4">
        <w:rPr>
          <w:rFonts w:hint="cs"/>
          <w:rtl/>
        </w:rPr>
        <w:t>نا، حس</w:t>
      </w:r>
      <w:r>
        <w:rPr>
          <w:rFonts w:hint="cs"/>
          <w:rtl/>
        </w:rPr>
        <w:t>ي</w:t>
      </w:r>
      <w:r w:rsidRPr="00D018A4">
        <w:rPr>
          <w:rFonts w:hint="cs"/>
          <w:rtl/>
        </w:rPr>
        <w:t xml:space="preserve">ن بن عبدالله (1404ق ـ </w:t>
      </w:r>
      <w:r>
        <w:rPr>
          <w:rFonts w:hint="cs"/>
          <w:rtl/>
        </w:rPr>
        <w:t>ا</w:t>
      </w:r>
      <w:r w:rsidRPr="00D018A4">
        <w:rPr>
          <w:rFonts w:hint="cs"/>
          <w:rtl/>
        </w:rPr>
        <w:t xml:space="preserve">لف). </w:t>
      </w:r>
      <w:r w:rsidRPr="00270DBF">
        <w:rPr>
          <w:rFonts w:hint="cs"/>
          <w:i/>
          <w:iCs/>
          <w:rtl/>
        </w:rPr>
        <w:t>الشفا</w:t>
      </w:r>
      <w:r w:rsidRPr="00270DBF">
        <w:rPr>
          <w:rFonts w:hint="cs"/>
          <w:rtl/>
        </w:rPr>
        <w:t xml:space="preserve"> (</w:t>
      </w:r>
      <w:r w:rsidRPr="00270DBF">
        <w:rPr>
          <w:rFonts w:hint="cs"/>
          <w:i/>
          <w:iCs/>
          <w:rtl/>
        </w:rPr>
        <w:t>المنطق</w:t>
      </w:r>
      <w:r w:rsidRPr="00270DBF">
        <w:rPr>
          <w:rFonts w:hint="cs"/>
          <w:rtl/>
        </w:rPr>
        <w:t xml:space="preserve">)، </w:t>
      </w:r>
      <w:r w:rsidRPr="00270DBF">
        <w:rPr>
          <w:rFonts w:hint="cs"/>
          <w:i/>
          <w:iCs/>
          <w:rtl/>
        </w:rPr>
        <w:t>کتاب البرهان</w:t>
      </w:r>
      <w:r w:rsidRPr="00270DBF">
        <w:rPr>
          <w:rFonts w:hint="cs"/>
          <w:rtl/>
        </w:rPr>
        <w:t xml:space="preserve">. قم: </w:t>
      </w:r>
      <w:r>
        <w:rPr>
          <w:rFonts w:hint="cs"/>
          <w:rtl/>
        </w:rPr>
        <w:t xml:space="preserve">کتابخانۀ آيت‌الله </w:t>
      </w:r>
      <w:r w:rsidRPr="00270DBF">
        <w:rPr>
          <w:rFonts w:hint="cs"/>
          <w:rtl/>
        </w:rPr>
        <w:t>مرعشى نجف</w:t>
      </w:r>
      <w:r>
        <w:rPr>
          <w:rFonts w:hint="cs"/>
          <w:rtl/>
        </w:rPr>
        <w:t>ي</w:t>
      </w:r>
      <w:r w:rsidRPr="00270DBF">
        <w:rPr>
          <w:rFonts w:hint="cs"/>
          <w:rtl/>
        </w:rPr>
        <w:t>.</w:t>
      </w:r>
    </w:p>
    <w:p w14:paraId="5683F70E" w14:textId="77777777" w:rsidR="00217ACD" w:rsidRPr="00577D6A" w:rsidRDefault="00217ACD" w:rsidP="00217ACD">
      <w:pPr>
        <w:pStyle w:val="a1"/>
      </w:pPr>
      <w:r w:rsidRPr="00D018A4">
        <w:rPr>
          <w:rFonts w:hint="cs"/>
          <w:rtl/>
        </w:rPr>
        <w:t>ابن</w:t>
      </w:r>
      <w:r w:rsidRPr="00D018A4">
        <w:rPr>
          <w:rFonts w:hint="eastAsia"/>
          <w:rtl/>
        </w:rPr>
        <w:t>‌</w:t>
      </w:r>
      <w:r w:rsidRPr="00D018A4">
        <w:rPr>
          <w:rFonts w:hint="cs"/>
          <w:rtl/>
        </w:rPr>
        <w:t>س</w:t>
      </w:r>
      <w:r>
        <w:rPr>
          <w:rFonts w:hint="cs"/>
          <w:rtl/>
        </w:rPr>
        <w:t>ي</w:t>
      </w:r>
      <w:r w:rsidRPr="00D018A4">
        <w:rPr>
          <w:rFonts w:hint="cs"/>
          <w:rtl/>
        </w:rPr>
        <w:t>نا</w:t>
      </w:r>
      <w:r w:rsidRPr="00D018A4">
        <w:rPr>
          <w:rFonts w:hint="eastAsia"/>
          <w:rtl/>
        </w:rPr>
        <w:t>،</w:t>
      </w:r>
      <w:r w:rsidRPr="00D018A4">
        <w:rPr>
          <w:rFonts w:hint="cs"/>
          <w:rtl/>
        </w:rPr>
        <w:t xml:space="preserve"> حس</w:t>
      </w:r>
      <w:r>
        <w:rPr>
          <w:rFonts w:hint="cs"/>
          <w:rtl/>
        </w:rPr>
        <w:t>ي</w:t>
      </w:r>
      <w:r w:rsidRPr="00D018A4">
        <w:rPr>
          <w:rFonts w:hint="cs"/>
          <w:rtl/>
        </w:rPr>
        <w:t xml:space="preserve">ن بن عبدالله (1404ق ـ ب). </w:t>
      </w:r>
      <w:r w:rsidRPr="00270DBF">
        <w:rPr>
          <w:rFonts w:hint="cs"/>
          <w:i/>
          <w:iCs/>
          <w:rtl/>
        </w:rPr>
        <w:t>التعل</w:t>
      </w:r>
      <w:r>
        <w:rPr>
          <w:rFonts w:hint="cs"/>
          <w:i/>
          <w:iCs/>
          <w:rtl/>
        </w:rPr>
        <w:t>ي</w:t>
      </w:r>
      <w:r w:rsidRPr="00270DBF">
        <w:rPr>
          <w:rFonts w:hint="cs"/>
          <w:i/>
          <w:iCs/>
          <w:rtl/>
        </w:rPr>
        <w:t>قات</w:t>
      </w:r>
      <w:r w:rsidRPr="00270DBF">
        <w:rPr>
          <w:rFonts w:hint="cs"/>
          <w:rtl/>
        </w:rPr>
        <w:t>. تحق</w:t>
      </w:r>
      <w:r>
        <w:rPr>
          <w:rFonts w:hint="cs"/>
          <w:rtl/>
        </w:rPr>
        <w:t>ي</w:t>
      </w:r>
      <w:r w:rsidRPr="00270DBF">
        <w:rPr>
          <w:rFonts w:hint="cs"/>
          <w:rtl/>
        </w:rPr>
        <w:t>ق عبدالرحمن بدو</w:t>
      </w:r>
      <w:r>
        <w:rPr>
          <w:rFonts w:hint="cs"/>
          <w:rtl/>
        </w:rPr>
        <w:t>ي</w:t>
      </w:r>
      <w:r w:rsidRPr="00270DBF">
        <w:rPr>
          <w:rFonts w:hint="cs"/>
          <w:rtl/>
        </w:rPr>
        <w:t>. ب</w:t>
      </w:r>
      <w:r>
        <w:rPr>
          <w:rFonts w:hint="cs"/>
          <w:rtl/>
        </w:rPr>
        <w:t>ي</w:t>
      </w:r>
      <w:r w:rsidRPr="00270DBF">
        <w:rPr>
          <w:rFonts w:hint="cs"/>
          <w:rtl/>
        </w:rPr>
        <w:t xml:space="preserve">روت: </w:t>
      </w:r>
      <w:r w:rsidRPr="00D018A4">
        <w:rPr>
          <w:rFonts w:cs="2  Mitraa" w:hint="cs"/>
          <w:rtl/>
        </w:rPr>
        <w:t>مکتبة</w:t>
      </w:r>
      <w:r w:rsidRPr="00270DBF">
        <w:rPr>
          <w:rFonts w:hint="cs"/>
          <w:rtl/>
        </w:rPr>
        <w:t xml:space="preserve"> الاعلام الاسلام</w:t>
      </w:r>
      <w:r>
        <w:rPr>
          <w:rFonts w:hint="cs"/>
          <w:rtl/>
        </w:rPr>
        <w:t>ي</w:t>
      </w:r>
      <w:r w:rsidRPr="00270DBF">
        <w:rPr>
          <w:rFonts w:hint="cs"/>
          <w:rtl/>
        </w:rPr>
        <w:t>.</w:t>
      </w:r>
    </w:p>
    <w:p w14:paraId="1FA9C11C" w14:textId="77777777" w:rsidR="00217ACD" w:rsidRDefault="00217ACD" w:rsidP="00217ACD">
      <w:pPr>
        <w:pStyle w:val="a1"/>
        <w:rPr>
          <w:rtl/>
        </w:rPr>
      </w:pPr>
      <w:r>
        <w:rPr>
          <w:rFonts w:hint="cs"/>
          <w:rtl/>
        </w:rPr>
        <w:t>ابن‌سينا، حسين‌ بن عبدالله (</w:t>
      </w:r>
      <w:r w:rsidRPr="00577D6A">
        <w:rPr>
          <w:rFonts w:hint="cs"/>
          <w:rtl/>
        </w:rPr>
        <w:t>1400ق</w:t>
      </w:r>
      <w:r>
        <w:rPr>
          <w:rFonts w:hint="cs"/>
          <w:rtl/>
        </w:rPr>
        <w:t>).</w:t>
      </w:r>
      <w:r w:rsidRPr="00577D6A">
        <w:rPr>
          <w:rFonts w:hint="cs"/>
          <w:rtl/>
        </w:rPr>
        <w:t xml:space="preserve"> </w:t>
      </w:r>
      <w:r w:rsidRPr="00B5154E">
        <w:rPr>
          <w:rFonts w:hint="cs"/>
          <w:i/>
          <w:iCs/>
          <w:rtl/>
        </w:rPr>
        <w:t>رسائل</w:t>
      </w:r>
      <w:r>
        <w:rPr>
          <w:rFonts w:hint="cs"/>
          <w:i/>
          <w:iCs/>
          <w:rtl/>
        </w:rPr>
        <w:t xml:space="preserve"> ابن‌سينا</w:t>
      </w:r>
      <w:r w:rsidRPr="000753A0">
        <w:rPr>
          <w:rFonts w:hint="cs"/>
          <w:rtl/>
        </w:rPr>
        <w:t>.</w:t>
      </w:r>
      <w:r w:rsidRPr="00577D6A">
        <w:rPr>
          <w:rFonts w:hint="cs"/>
          <w:rtl/>
        </w:rPr>
        <w:t xml:space="preserve"> قم</w:t>
      </w:r>
      <w:r>
        <w:rPr>
          <w:rFonts w:hint="cs"/>
          <w:rtl/>
        </w:rPr>
        <w:t>:</w:t>
      </w:r>
      <w:r w:rsidRPr="00577D6A">
        <w:rPr>
          <w:rFonts w:hint="cs"/>
          <w:rtl/>
        </w:rPr>
        <w:t xml:space="preserve"> ب</w:t>
      </w:r>
      <w:r>
        <w:rPr>
          <w:rFonts w:hint="cs"/>
          <w:rtl/>
        </w:rPr>
        <w:t>ي</w:t>
      </w:r>
      <w:r w:rsidRPr="00577D6A">
        <w:rPr>
          <w:rFonts w:hint="cs"/>
          <w:rtl/>
        </w:rPr>
        <w:t>دا</w:t>
      </w:r>
      <w:r>
        <w:rPr>
          <w:rFonts w:hint="cs"/>
          <w:rtl/>
        </w:rPr>
        <w:t>ر.</w:t>
      </w:r>
    </w:p>
    <w:p w14:paraId="0578B8FB" w14:textId="46CA608C" w:rsidR="00217ACD" w:rsidRDefault="00217ACD" w:rsidP="00217ACD">
      <w:pPr>
        <w:pStyle w:val="a1"/>
        <w:bidi w:val="0"/>
      </w:pPr>
      <w:r w:rsidRPr="00AB7CF3">
        <w:t>Bennett, J</w:t>
      </w:r>
      <w:r>
        <w:t>.</w:t>
      </w:r>
      <w:r w:rsidRPr="00AB7CF3">
        <w:t xml:space="preserve"> (1994)</w:t>
      </w:r>
      <w:r>
        <w:t>.</w:t>
      </w:r>
      <w:r>
        <w:t xml:space="preserve"> </w:t>
      </w:r>
      <w:proofErr w:type="spellStart"/>
      <w:r>
        <w:t>E</w:t>
      </w:r>
      <w:r w:rsidRPr="00AB7CF3">
        <w:t>scartes's</w:t>
      </w:r>
      <w:proofErr w:type="spellEnd"/>
      <w:r w:rsidRPr="00AB7CF3">
        <w:t xml:space="preserve"> Theory of </w:t>
      </w:r>
      <w:proofErr w:type="spellStart"/>
      <w:r w:rsidRPr="00AB7CF3">
        <w:t>Modality</w:t>
      </w:r>
      <w:r>
        <w:t>.</w:t>
      </w:r>
      <w:r w:rsidRPr="00711E30">
        <w:rPr>
          <w:i/>
          <w:iCs/>
        </w:rPr>
        <w:t>The</w:t>
      </w:r>
      <w:proofErr w:type="spellEnd"/>
      <w:r w:rsidRPr="00711E30">
        <w:rPr>
          <w:i/>
          <w:iCs/>
        </w:rPr>
        <w:t xml:space="preserve"> Philosophical Review,</w:t>
      </w:r>
      <w:r>
        <w:t xml:space="preserve"> </w:t>
      </w:r>
      <w:r w:rsidRPr="00AB7CF3">
        <w:t>103</w:t>
      </w:r>
      <w:r>
        <w:t xml:space="preserve"> (4), </w:t>
      </w:r>
      <w:r w:rsidRPr="00AB7CF3">
        <w:t>639-667.</w:t>
      </w:r>
    </w:p>
    <w:p w14:paraId="035D3062" w14:textId="77777777" w:rsidR="00217ACD" w:rsidRDefault="00217ACD" w:rsidP="00217ACD">
      <w:pPr>
        <w:pStyle w:val="a1"/>
        <w:bidi w:val="0"/>
      </w:pPr>
      <w:r w:rsidRPr="00AB7CF3">
        <w:t>Curley, E. M. (1984)</w:t>
      </w:r>
      <w:r>
        <w:t>.</w:t>
      </w:r>
      <w:r w:rsidRPr="00AB7CF3">
        <w:t xml:space="preserve"> Descartes on the Creation of the Eternal Truths</w:t>
      </w:r>
      <w:r>
        <w:t>.</w:t>
      </w:r>
      <w:r w:rsidRPr="00AB7CF3">
        <w:t xml:space="preserve"> </w:t>
      </w:r>
      <w:r w:rsidRPr="00711E30">
        <w:rPr>
          <w:i/>
          <w:iCs/>
        </w:rPr>
        <w:t>The Philosophical Review</w:t>
      </w:r>
      <w:r w:rsidRPr="00AB7CF3">
        <w:t>, 93</w:t>
      </w:r>
      <w:r>
        <w:t xml:space="preserve"> (4), </w:t>
      </w:r>
      <w:r w:rsidRPr="00AB7CF3">
        <w:t>569-597.</w:t>
      </w:r>
    </w:p>
    <w:p w14:paraId="3B4BB491" w14:textId="43432D19" w:rsidR="00217ACD" w:rsidRPr="00006F0A" w:rsidRDefault="00217ACD" w:rsidP="00217ACD">
      <w:pPr>
        <w:pStyle w:val="a1"/>
        <w:bidi w:val="0"/>
        <w:rPr>
          <w:rFonts w:hint="cs"/>
        </w:rPr>
      </w:pPr>
      <w:r w:rsidRPr="00AB7CF3">
        <w:t>Hobbes, T</w:t>
      </w:r>
      <w:r>
        <w:t>. (</w:t>
      </w:r>
      <w:r w:rsidRPr="00AB7CF3">
        <w:t xml:space="preserve">1904). </w:t>
      </w:r>
      <w:r w:rsidRPr="00711E30">
        <w:rPr>
          <w:i/>
          <w:iCs/>
        </w:rPr>
        <w:t>Leviathan,</w:t>
      </w:r>
      <w:r w:rsidRPr="00711E30">
        <w:rPr>
          <w:i/>
          <w:iCs/>
          <w:rtl/>
        </w:rPr>
        <w:t xml:space="preserve"> </w:t>
      </w:r>
      <w:r w:rsidRPr="00711E30">
        <w:rPr>
          <w:i/>
          <w:iCs/>
        </w:rPr>
        <w:t xml:space="preserve">or: The Matter, </w:t>
      </w:r>
      <w:proofErr w:type="spellStart"/>
      <w:r w:rsidRPr="00711E30">
        <w:rPr>
          <w:i/>
          <w:iCs/>
        </w:rPr>
        <w:t>Forme</w:t>
      </w:r>
      <w:proofErr w:type="spellEnd"/>
      <w:r w:rsidRPr="00711E30">
        <w:rPr>
          <w:i/>
          <w:iCs/>
        </w:rPr>
        <w:t xml:space="preserve"> and Power of a Commonwealth, </w:t>
      </w:r>
      <w:proofErr w:type="spellStart"/>
      <w:r w:rsidRPr="00711E30">
        <w:rPr>
          <w:i/>
          <w:iCs/>
        </w:rPr>
        <w:t>Ecclesiasticall</w:t>
      </w:r>
      <w:proofErr w:type="spellEnd"/>
      <w:r w:rsidRPr="00711E30">
        <w:rPr>
          <w:i/>
          <w:iCs/>
        </w:rPr>
        <w:t xml:space="preserve"> and Civil</w:t>
      </w:r>
      <w:r>
        <w:t>.</w:t>
      </w:r>
      <w:r w:rsidRPr="00AB7CF3">
        <w:t xml:space="preserve"> London: Cambridge University </w:t>
      </w:r>
      <w:r>
        <w:t>P</w:t>
      </w:r>
      <w:r w:rsidRPr="00AB7CF3">
        <w:t>ress.</w:t>
      </w:r>
    </w:p>
    <w:sectPr w:rsidR="00217ACD" w:rsidRPr="00006F0A" w:rsidSect="000025D7">
      <w:headerReference w:type="even" r:id="rId8"/>
      <w:footerReference w:type="default" r:id="rId9"/>
      <w:footnotePr>
        <w:numRestart w:val="eachSect"/>
      </w:footnotePr>
      <w:endnotePr>
        <w:numFmt w:val="decimal"/>
        <w:numRestart w:val="eachSect"/>
      </w:endnotePr>
      <w:pgSz w:w="11907" w:h="16840" w:code="9"/>
      <w:pgMar w:top="1134" w:right="1134" w:bottom="1134" w:left="1134" w:header="0" w:footer="567"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526C8" w14:textId="77777777" w:rsidR="008E1CDC" w:rsidRPr="00B93CC1" w:rsidRDefault="008E1CDC" w:rsidP="006310B7">
      <w:pPr>
        <w:pStyle w:val="Footer"/>
        <w:tabs>
          <w:tab w:val="clear" w:pos="687"/>
          <w:tab w:val="clear" w:pos="4462"/>
          <w:tab w:val="clear" w:pos="4513"/>
          <w:tab w:val="clear" w:pos="4722"/>
          <w:tab w:val="clear" w:pos="8372"/>
          <w:tab w:val="clear" w:pos="9026"/>
          <w:tab w:val="right" w:leader="underscore" w:pos="6804"/>
        </w:tabs>
        <w:ind w:firstLine="0"/>
        <w:rPr>
          <w:rFonts w:cs="2  Yagut"/>
          <w:sz w:val="24"/>
        </w:rPr>
      </w:pPr>
      <w:r w:rsidRPr="00D217AC">
        <w:rPr>
          <w:rFonts w:hint="cs"/>
          <w:b/>
          <w:bCs/>
          <w:rtl/>
        </w:rPr>
        <w:t>پي‌نوشت‌ها</w:t>
      </w:r>
      <w:r w:rsidRPr="007D0E31">
        <w:rPr>
          <w:rFonts w:cs="LotusA" w:hint="cs"/>
          <w:rtl/>
        </w:rPr>
        <w:tab/>
      </w:r>
    </w:p>
  </w:endnote>
  <w:endnote w:type="continuationSeparator" w:id="0">
    <w:p w14:paraId="198B2D99" w14:textId="77777777" w:rsidR="008E1CDC" w:rsidRDefault="008E1CDC" w:rsidP="000A6734">
      <w:pPr>
        <w:ind w:firstLine="0"/>
        <w:rPr>
          <w:rtl/>
        </w:rPr>
      </w:pPr>
      <w:r>
        <w:continuationSeparator/>
      </w:r>
    </w:p>
  </w:endnote>
  <w:endnote w:type="continuationNotice" w:id="1">
    <w:p w14:paraId="24D5A70F" w14:textId="77777777" w:rsidR="008E1CDC" w:rsidRPr="000A6734" w:rsidRDefault="008E1CDC" w:rsidP="00811F3C">
      <w:pPr>
        <w:rPr>
          <w:sz w:val="2"/>
          <w:szCs w:val="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Helvetica">
    <w:panose1 w:val="020B0604020202020204"/>
    <w:charset w:val="00"/>
    <w:family w:val="swiss"/>
    <w:notTrueType/>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2  Lotus">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2  Mitra">
    <w:panose1 w:val="00000400000000000000"/>
    <w:charset w:val="B2"/>
    <w:family w:val="auto"/>
    <w:pitch w:val="variable"/>
    <w:sig w:usb0="00002003" w:usb1="80000000" w:usb2="00000008" w:usb3="00000000" w:csb0="00000041" w:csb1="00000000"/>
  </w:font>
  <w:font w:name="Times">
    <w:panose1 w:val="02020603050405020304"/>
    <w:charset w:val="00"/>
    <w:family w:val="roman"/>
    <w:pitch w:val="variable"/>
    <w:sig w:usb0="E0002AFF" w:usb1="C0007841" w:usb2="00000009" w:usb3="00000000" w:csb0="000001FF" w:csb1="00000000"/>
  </w:font>
  <w:font w:name="Lotus">
    <w:altName w:val="Arial"/>
    <w:panose1 w:val="00000400000000000000"/>
    <w:charset w:val="B2"/>
    <w:family w:val="auto"/>
    <w:pitch w:val="variable"/>
    <w:sig w:usb0="00002001" w:usb1="00000000" w:usb2="00000000" w:usb3="00000000" w:csb0="00000040" w:csb1="00000000"/>
  </w:font>
  <w:font w:name="B Badr">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Lotus_ilaghi">
    <w:panose1 w:val="000005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Zar">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Compset">
    <w:panose1 w:val="00000400000000000000"/>
    <w:charset w:val="B2"/>
    <w:family w:val="auto"/>
    <w:pitch w:val="variable"/>
    <w:sig w:usb0="00002001" w:usb1="80000000" w:usb2="00000008" w:usb3="00000000" w:csb0="00000040" w:csb1="00000000"/>
  </w:font>
  <w:font w:name="2  Yagut">
    <w:panose1 w:val="00000400000000000000"/>
    <w:charset w:val="B2"/>
    <w:family w:val="auto"/>
    <w:pitch w:val="variable"/>
    <w:sig w:usb0="00002001" w:usb1="80000000" w:usb2="00000008" w:usb3="00000000" w:csb0="00000040" w:csb1="00000000"/>
  </w:font>
  <w:font w:name="LotusA">
    <w:panose1 w:val="00000500000000000000"/>
    <w:charset w:val="B2"/>
    <w:family w:val="auto"/>
    <w:pitch w:val="variable"/>
    <w:sig w:usb0="00002001" w:usb1="00000000" w:usb2="00000000" w:usb3="00000000" w:csb0="00000040" w:csb1="00000000"/>
  </w:font>
  <w:font w:name="2  Mitraa">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0E86" w14:textId="77777777" w:rsidR="00A353AE" w:rsidRPr="002B2D46" w:rsidRDefault="002B2D46" w:rsidP="002B2D46">
    <w:pPr>
      <w:pStyle w:val="Footer"/>
      <w:jc w:val="center"/>
    </w:pPr>
    <w:r>
      <w:fldChar w:fldCharType="begin"/>
    </w:r>
    <w:r>
      <w:instrText xml:space="preserve"> PAGE </w:instrText>
    </w:r>
    <w:r>
      <w:fldChar w:fldCharType="separate"/>
    </w:r>
    <w:r w:rsidR="00A52CCC">
      <w:rPr>
        <w:noProof/>
        <w:rtl/>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2D3A0" w14:textId="77777777" w:rsidR="008E1CDC" w:rsidRDefault="008E1CDC" w:rsidP="000A6734">
      <w:pPr>
        <w:ind w:firstLine="0"/>
      </w:pPr>
      <w:r>
        <w:separator/>
      </w:r>
    </w:p>
  </w:footnote>
  <w:footnote w:type="continuationSeparator" w:id="0">
    <w:p w14:paraId="12573619" w14:textId="77777777" w:rsidR="008E1CDC" w:rsidRDefault="008E1CDC" w:rsidP="000A6734">
      <w:pPr>
        <w:ind w:firstLine="0"/>
      </w:pPr>
      <w:r>
        <w:continuationSeparator/>
      </w:r>
    </w:p>
  </w:footnote>
  <w:footnote w:type="continuationNotice" w:id="1">
    <w:p w14:paraId="7381B994" w14:textId="77777777" w:rsidR="008E1CDC" w:rsidRPr="000A6734" w:rsidRDefault="008E1CDC" w:rsidP="00811F3C">
      <w:pPr>
        <w:rPr>
          <w:sz w:val="2"/>
          <w:szCs w:val="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965CA" w14:textId="77777777" w:rsidR="00A353AE" w:rsidRPr="000C5EB5" w:rsidRDefault="00A52CCC" w:rsidP="002F5073">
    <w:pPr>
      <w:tabs>
        <w:tab w:val="left" w:pos="1531"/>
      </w:tabs>
      <w:bidi w:val="0"/>
      <w:jc w:val="right"/>
    </w:pPr>
    <w:r>
      <w:rPr>
        <w:noProof/>
        <w:lang w:bidi="fa-IR"/>
      </w:rPr>
      <w:drawing>
        <wp:anchor distT="0" distB="0" distL="114300" distR="114300" simplePos="0" relativeHeight="251657728" behindDoc="1" locked="0" layoutInCell="1" allowOverlap="1" wp14:anchorId="05A5F69A" wp14:editId="4AF236E1">
          <wp:simplePos x="0" y="0"/>
          <wp:positionH relativeFrom="column">
            <wp:posOffset>2628900</wp:posOffset>
          </wp:positionH>
          <wp:positionV relativeFrom="paragraph">
            <wp:posOffset>-6840855</wp:posOffset>
          </wp:positionV>
          <wp:extent cx="673100" cy="194310"/>
          <wp:effectExtent l="0" t="0" r="0" b="0"/>
          <wp:wrapNone/>
          <wp:docPr id="1" name="Picture 2" descr="Description: Description: 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194310"/>
                  </a:xfrm>
                  <a:prstGeom prst="rect">
                    <a:avLst/>
                  </a:prstGeom>
                  <a:noFill/>
                  <a:ln>
                    <a:noFill/>
                  </a:ln>
                </pic:spPr>
              </pic:pic>
            </a:graphicData>
          </a:graphic>
          <wp14:sizeRelH relativeFrom="page">
            <wp14:pctWidth>0</wp14:pctWidth>
          </wp14:sizeRelH>
          <wp14:sizeRelV relativeFrom="page">
            <wp14:pctHeight>0</wp14:pctHeight>
          </wp14:sizeRelV>
        </wp:anchor>
      </w:drawing>
    </w:r>
    <w:r w:rsidR="00A353AE" w:rsidRPr="00486C6A">
      <w:t xml:space="preserve"> Ma'rifat-</w:t>
    </w:r>
    <w:proofErr w:type="spellStart"/>
    <w:r w:rsidR="00A353AE" w:rsidRPr="00486C6A">
      <w:t>i</w:t>
    </w:r>
    <w:proofErr w:type="spellEnd"/>
    <w:r w:rsidR="00A353AE" w:rsidRPr="00486C6A">
      <w:t xml:space="preserve"> </w:t>
    </w:r>
    <w:proofErr w:type="spellStart"/>
    <w:r w:rsidR="00A353AE" w:rsidRPr="00486C6A">
      <w:t>Ākhlaqī</w:t>
    </w:r>
    <w:proofErr w:type="spellEnd"/>
    <w:r w:rsidR="00A353AE">
      <w:t>, Vol.1, No.3 (Summer 2010)</w:t>
    </w:r>
    <w:r w:rsidR="00A353AE">
      <w:rPr>
        <w:rFonts w:hint="cs"/>
        <w:rtl/>
      </w:rPr>
      <w:t xml:space="preserve"> </w:t>
    </w:r>
    <w:r w:rsidR="00A353AE">
      <w:rPr>
        <w:rFonts w:hint="cs"/>
      </w:rPr>
      <w:sym w:font="Wingdings 2" w:char="F0AA"/>
    </w:r>
    <w:r w:rsidR="00A353AE">
      <w:t xml:space="preserve"> </w:t>
    </w:r>
    <w:r w:rsidR="00A353AE">
      <w:fldChar w:fldCharType="begin"/>
    </w:r>
    <w:r w:rsidR="00A353AE">
      <w:instrText xml:space="preserve"> PAGE </w:instrText>
    </w:r>
    <w:r w:rsidR="00A353AE">
      <w:fldChar w:fldCharType="separate"/>
    </w:r>
    <w:r w:rsidR="00A353AE">
      <w:rPr>
        <w:noProof/>
      </w:rPr>
      <w:t>166</w:t>
    </w:r>
    <w:r w:rsidR="00A353AE">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43EE"/>
    <w:multiLevelType w:val="hybridMultilevel"/>
    <w:tmpl w:val="99CCA95E"/>
    <w:lvl w:ilvl="0" w:tplc="FBCEC512">
      <w:start w:val="21"/>
      <w:numFmt w:val="decimal"/>
      <w:lvlText w:val="%1."/>
      <w:lvlJc w:val="left"/>
      <w:pPr>
        <w:ind w:left="720" w:hanging="360"/>
      </w:pPr>
      <w:rPr>
        <w:rFonts w:cs="B Lotu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0590C"/>
    <w:multiLevelType w:val="multilevel"/>
    <w:tmpl w:val="1AA0C312"/>
    <w:styleLink w:val="StyleNumberedBefore063cmHanging063cm"/>
    <w:lvl w:ilvl="0">
      <w:start w:val="1"/>
      <w:numFmt w:val="decimal"/>
      <w:lvlText w:val="%1."/>
      <w:lvlJc w:val="left"/>
      <w:pPr>
        <w:tabs>
          <w:tab w:val="num" w:pos="357"/>
        </w:tabs>
        <w:ind w:left="357" w:hanging="357"/>
      </w:pPr>
      <w:rPr>
        <w:rFonts w:cs="B Lotus" w:hint="default"/>
        <w:sz w:val="24"/>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8236054"/>
    <w:multiLevelType w:val="hybridMultilevel"/>
    <w:tmpl w:val="DFDCA6C4"/>
    <w:lvl w:ilvl="0" w:tplc="2FFC52AC">
      <w:start w:val="1"/>
      <w:numFmt w:val="decimal"/>
      <w:lvlText w:val="%1."/>
      <w:lvlJc w:val="left"/>
      <w:pPr>
        <w:ind w:left="720" w:hanging="360"/>
      </w:pPr>
      <w:rPr>
        <w:rFonts w:ascii="Helvetica" w:eastAsia="Times New Roman" w:hAnsi="Helvetica" w:cs="B Lotus"/>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F418D"/>
    <w:multiLevelType w:val="hybridMultilevel"/>
    <w:tmpl w:val="05EC7496"/>
    <w:lvl w:ilvl="0" w:tplc="F880E22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593CE6"/>
    <w:multiLevelType w:val="hybridMultilevel"/>
    <w:tmpl w:val="E5CA3D16"/>
    <w:lvl w:ilvl="0" w:tplc="047C8490">
      <w:start w:val="1"/>
      <w:numFmt w:val="bullet"/>
      <w:lvlText w:val="•"/>
      <w:lvlJc w:val="left"/>
      <w:pPr>
        <w:tabs>
          <w:tab w:val="num" w:pos="720"/>
        </w:tabs>
        <w:ind w:left="720" w:hanging="360"/>
      </w:pPr>
      <w:rPr>
        <w:rFonts w:ascii="Times New Roman" w:hAnsi="Times New Roman" w:hint="default"/>
      </w:rPr>
    </w:lvl>
    <w:lvl w:ilvl="1" w:tplc="2EA4A5A4" w:tentative="1">
      <w:start w:val="1"/>
      <w:numFmt w:val="bullet"/>
      <w:lvlText w:val="•"/>
      <w:lvlJc w:val="left"/>
      <w:pPr>
        <w:tabs>
          <w:tab w:val="num" w:pos="1440"/>
        </w:tabs>
        <w:ind w:left="1440" w:hanging="360"/>
      </w:pPr>
      <w:rPr>
        <w:rFonts w:ascii="Times New Roman" w:hAnsi="Times New Roman" w:hint="default"/>
      </w:rPr>
    </w:lvl>
    <w:lvl w:ilvl="2" w:tplc="01B85814" w:tentative="1">
      <w:start w:val="1"/>
      <w:numFmt w:val="bullet"/>
      <w:lvlText w:val="•"/>
      <w:lvlJc w:val="left"/>
      <w:pPr>
        <w:tabs>
          <w:tab w:val="num" w:pos="2160"/>
        </w:tabs>
        <w:ind w:left="2160" w:hanging="360"/>
      </w:pPr>
      <w:rPr>
        <w:rFonts w:ascii="Times New Roman" w:hAnsi="Times New Roman" w:hint="default"/>
      </w:rPr>
    </w:lvl>
    <w:lvl w:ilvl="3" w:tplc="713A5D9A" w:tentative="1">
      <w:start w:val="1"/>
      <w:numFmt w:val="bullet"/>
      <w:lvlText w:val="•"/>
      <w:lvlJc w:val="left"/>
      <w:pPr>
        <w:tabs>
          <w:tab w:val="num" w:pos="2880"/>
        </w:tabs>
        <w:ind w:left="2880" w:hanging="360"/>
      </w:pPr>
      <w:rPr>
        <w:rFonts w:ascii="Times New Roman" w:hAnsi="Times New Roman" w:hint="default"/>
      </w:rPr>
    </w:lvl>
    <w:lvl w:ilvl="4" w:tplc="594C2B30" w:tentative="1">
      <w:start w:val="1"/>
      <w:numFmt w:val="bullet"/>
      <w:lvlText w:val="•"/>
      <w:lvlJc w:val="left"/>
      <w:pPr>
        <w:tabs>
          <w:tab w:val="num" w:pos="3600"/>
        </w:tabs>
        <w:ind w:left="3600" w:hanging="360"/>
      </w:pPr>
      <w:rPr>
        <w:rFonts w:ascii="Times New Roman" w:hAnsi="Times New Roman" w:hint="default"/>
      </w:rPr>
    </w:lvl>
    <w:lvl w:ilvl="5" w:tplc="51860436" w:tentative="1">
      <w:start w:val="1"/>
      <w:numFmt w:val="bullet"/>
      <w:lvlText w:val="•"/>
      <w:lvlJc w:val="left"/>
      <w:pPr>
        <w:tabs>
          <w:tab w:val="num" w:pos="4320"/>
        </w:tabs>
        <w:ind w:left="4320" w:hanging="360"/>
      </w:pPr>
      <w:rPr>
        <w:rFonts w:ascii="Times New Roman" w:hAnsi="Times New Roman" w:hint="default"/>
      </w:rPr>
    </w:lvl>
    <w:lvl w:ilvl="6" w:tplc="E196CC3C" w:tentative="1">
      <w:start w:val="1"/>
      <w:numFmt w:val="bullet"/>
      <w:lvlText w:val="•"/>
      <w:lvlJc w:val="left"/>
      <w:pPr>
        <w:tabs>
          <w:tab w:val="num" w:pos="5040"/>
        </w:tabs>
        <w:ind w:left="5040" w:hanging="360"/>
      </w:pPr>
      <w:rPr>
        <w:rFonts w:ascii="Times New Roman" w:hAnsi="Times New Roman" w:hint="default"/>
      </w:rPr>
    </w:lvl>
    <w:lvl w:ilvl="7" w:tplc="C4CE8B56" w:tentative="1">
      <w:start w:val="1"/>
      <w:numFmt w:val="bullet"/>
      <w:lvlText w:val="•"/>
      <w:lvlJc w:val="left"/>
      <w:pPr>
        <w:tabs>
          <w:tab w:val="num" w:pos="5760"/>
        </w:tabs>
        <w:ind w:left="5760" w:hanging="360"/>
      </w:pPr>
      <w:rPr>
        <w:rFonts w:ascii="Times New Roman" w:hAnsi="Times New Roman" w:hint="default"/>
      </w:rPr>
    </w:lvl>
    <w:lvl w:ilvl="8" w:tplc="EAD2420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D868D4"/>
    <w:multiLevelType w:val="hybridMultilevel"/>
    <w:tmpl w:val="99BAF7F8"/>
    <w:lvl w:ilvl="0" w:tplc="657835F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618E9"/>
    <w:multiLevelType w:val="multilevel"/>
    <w:tmpl w:val="D2E2AC3C"/>
    <w:styleLink w:val="a"/>
    <w:lvl w:ilvl="0">
      <w:start w:val="1"/>
      <w:numFmt w:val="decimal"/>
      <w:lvlText w:val="%1."/>
      <w:lvlJc w:val="left"/>
      <w:pPr>
        <w:tabs>
          <w:tab w:val="num" w:pos="720"/>
        </w:tabs>
        <w:ind w:left="0" w:firstLine="360"/>
      </w:pPr>
      <w:rPr>
        <w:rFonts w:cs="B Mitra" w:hint="default"/>
        <w:sz w:val="24"/>
        <w:szCs w:val="3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3CE977AA"/>
    <w:multiLevelType w:val="multilevel"/>
    <w:tmpl w:val="FD9E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EC4C4E"/>
    <w:multiLevelType w:val="hybridMultilevel"/>
    <w:tmpl w:val="1AA45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CB1263"/>
    <w:multiLevelType w:val="hybridMultilevel"/>
    <w:tmpl w:val="3BD26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B6153F"/>
    <w:multiLevelType w:val="hybridMultilevel"/>
    <w:tmpl w:val="A38A5132"/>
    <w:lvl w:ilvl="0" w:tplc="3AD2E9D0">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114B13"/>
    <w:multiLevelType w:val="hybridMultilevel"/>
    <w:tmpl w:val="4A3E991C"/>
    <w:lvl w:ilvl="0" w:tplc="0409000F">
      <w:start w:val="1"/>
      <w:numFmt w:val="decimal"/>
      <w:lvlText w:val="%1."/>
      <w:lvlJc w:val="left"/>
      <w:pPr>
        <w:ind w:left="720" w:hanging="360"/>
      </w:pPr>
      <w:rPr>
        <w:rFonts w:cs="B Lotu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2425A0"/>
    <w:multiLevelType w:val="hybridMultilevel"/>
    <w:tmpl w:val="8B98B44E"/>
    <w:lvl w:ilvl="0" w:tplc="82125C7A">
      <w:start w:val="1"/>
      <w:numFmt w:val="decimal"/>
      <w:lvlText w:val="%1."/>
      <w:lvlJc w:val="left"/>
      <w:pPr>
        <w:ind w:left="720" w:hanging="360"/>
      </w:pPr>
      <w:rPr>
        <w:rFonts w:ascii="Helvetica" w:eastAsia="Times New Roman" w:hAnsi="Helvetica" w:cs="B Lotus"/>
        <w:b w:val="0"/>
        <w:bCs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7634412">
    <w:abstractNumId w:val="1"/>
  </w:num>
  <w:num w:numId="2" w16cid:durableId="199322183">
    <w:abstractNumId w:val="6"/>
  </w:num>
  <w:num w:numId="3" w16cid:durableId="1551578275">
    <w:abstractNumId w:val="5"/>
  </w:num>
  <w:num w:numId="4" w16cid:durableId="1591934987">
    <w:abstractNumId w:val="11"/>
  </w:num>
  <w:num w:numId="5" w16cid:durableId="795028975">
    <w:abstractNumId w:val="10"/>
  </w:num>
  <w:num w:numId="6" w16cid:durableId="237594144">
    <w:abstractNumId w:val="3"/>
  </w:num>
  <w:num w:numId="7" w16cid:durableId="595481360">
    <w:abstractNumId w:val="8"/>
  </w:num>
  <w:num w:numId="8" w16cid:durableId="80641958">
    <w:abstractNumId w:val="0"/>
  </w:num>
  <w:num w:numId="9" w16cid:durableId="803737316">
    <w:abstractNumId w:val="9"/>
  </w:num>
  <w:num w:numId="10" w16cid:durableId="1322737295">
    <w:abstractNumId w:val="4"/>
  </w:num>
  <w:num w:numId="11" w16cid:durableId="1594976332">
    <w:abstractNumId w:val="12"/>
  </w:num>
  <w:num w:numId="12" w16cid:durableId="2036730268">
    <w:abstractNumId w:val="2"/>
  </w:num>
  <w:num w:numId="13" w16cid:durableId="115175654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numRestart w:val="eachSect"/>
    <w:footnote w:id="-1"/>
    <w:footnote w:id="0"/>
    <w:footnote w:id="1"/>
  </w:footnotePr>
  <w:endnotePr>
    <w:pos w:val="sectEnd"/>
    <w:numFmt w:val="decimal"/>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F0A"/>
    <w:rsid w:val="00000200"/>
    <w:rsid w:val="0000063E"/>
    <w:rsid w:val="00000AC0"/>
    <w:rsid w:val="00001500"/>
    <w:rsid w:val="00001586"/>
    <w:rsid w:val="000025D7"/>
    <w:rsid w:val="00003884"/>
    <w:rsid w:val="00004CDF"/>
    <w:rsid w:val="00004EAA"/>
    <w:rsid w:val="00005749"/>
    <w:rsid w:val="000062C1"/>
    <w:rsid w:val="00006387"/>
    <w:rsid w:val="00006F0A"/>
    <w:rsid w:val="0000723C"/>
    <w:rsid w:val="000125E0"/>
    <w:rsid w:val="0001352C"/>
    <w:rsid w:val="00013CAD"/>
    <w:rsid w:val="00014D80"/>
    <w:rsid w:val="00020B8E"/>
    <w:rsid w:val="00023515"/>
    <w:rsid w:val="00023795"/>
    <w:rsid w:val="0002442F"/>
    <w:rsid w:val="00024FDB"/>
    <w:rsid w:val="000257A6"/>
    <w:rsid w:val="00025BD2"/>
    <w:rsid w:val="000306F0"/>
    <w:rsid w:val="00031699"/>
    <w:rsid w:val="000352FD"/>
    <w:rsid w:val="000355E7"/>
    <w:rsid w:val="00037121"/>
    <w:rsid w:val="00040323"/>
    <w:rsid w:val="0004096E"/>
    <w:rsid w:val="00041389"/>
    <w:rsid w:val="00045888"/>
    <w:rsid w:val="00045F9F"/>
    <w:rsid w:val="00046009"/>
    <w:rsid w:val="00046173"/>
    <w:rsid w:val="00046A9E"/>
    <w:rsid w:val="00050DBE"/>
    <w:rsid w:val="00051827"/>
    <w:rsid w:val="00051910"/>
    <w:rsid w:val="00052AE5"/>
    <w:rsid w:val="00052C61"/>
    <w:rsid w:val="00053967"/>
    <w:rsid w:val="00053DEE"/>
    <w:rsid w:val="00055619"/>
    <w:rsid w:val="00056223"/>
    <w:rsid w:val="00056B9C"/>
    <w:rsid w:val="00060033"/>
    <w:rsid w:val="00063249"/>
    <w:rsid w:val="000636EC"/>
    <w:rsid w:val="00065EAE"/>
    <w:rsid w:val="0006637B"/>
    <w:rsid w:val="000678C0"/>
    <w:rsid w:val="00070DFD"/>
    <w:rsid w:val="000713EB"/>
    <w:rsid w:val="00072E99"/>
    <w:rsid w:val="000739E0"/>
    <w:rsid w:val="00073A00"/>
    <w:rsid w:val="0007446B"/>
    <w:rsid w:val="00074875"/>
    <w:rsid w:val="00074D48"/>
    <w:rsid w:val="00076387"/>
    <w:rsid w:val="0007699F"/>
    <w:rsid w:val="000808A6"/>
    <w:rsid w:val="00081AE2"/>
    <w:rsid w:val="00082AA3"/>
    <w:rsid w:val="0008379F"/>
    <w:rsid w:val="000871BA"/>
    <w:rsid w:val="00087C5A"/>
    <w:rsid w:val="0009057E"/>
    <w:rsid w:val="000905CE"/>
    <w:rsid w:val="00092B3C"/>
    <w:rsid w:val="00092E99"/>
    <w:rsid w:val="00093312"/>
    <w:rsid w:val="00093CCC"/>
    <w:rsid w:val="00093F7A"/>
    <w:rsid w:val="0009619C"/>
    <w:rsid w:val="00096471"/>
    <w:rsid w:val="00096983"/>
    <w:rsid w:val="00097486"/>
    <w:rsid w:val="000A067B"/>
    <w:rsid w:val="000A06C8"/>
    <w:rsid w:val="000A2B18"/>
    <w:rsid w:val="000A30F9"/>
    <w:rsid w:val="000A5782"/>
    <w:rsid w:val="000A5C75"/>
    <w:rsid w:val="000A5D2F"/>
    <w:rsid w:val="000A5F0A"/>
    <w:rsid w:val="000A6214"/>
    <w:rsid w:val="000A66DB"/>
    <w:rsid w:val="000A6734"/>
    <w:rsid w:val="000A6A3C"/>
    <w:rsid w:val="000A6F67"/>
    <w:rsid w:val="000A7DC8"/>
    <w:rsid w:val="000B0166"/>
    <w:rsid w:val="000B11AF"/>
    <w:rsid w:val="000B1732"/>
    <w:rsid w:val="000B1F74"/>
    <w:rsid w:val="000B21F9"/>
    <w:rsid w:val="000B2456"/>
    <w:rsid w:val="000B2A06"/>
    <w:rsid w:val="000B2B82"/>
    <w:rsid w:val="000B2D78"/>
    <w:rsid w:val="000B7B74"/>
    <w:rsid w:val="000C0C60"/>
    <w:rsid w:val="000C1174"/>
    <w:rsid w:val="000C1994"/>
    <w:rsid w:val="000C2BFB"/>
    <w:rsid w:val="000C4A22"/>
    <w:rsid w:val="000C62B0"/>
    <w:rsid w:val="000C7234"/>
    <w:rsid w:val="000C770C"/>
    <w:rsid w:val="000D0EFD"/>
    <w:rsid w:val="000D2E6F"/>
    <w:rsid w:val="000D5901"/>
    <w:rsid w:val="000D5CB1"/>
    <w:rsid w:val="000D6F08"/>
    <w:rsid w:val="000D7D38"/>
    <w:rsid w:val="000E0FC7"/>
    <w:rsid w:val="000E181C"/>
    <w:rsid w:val="000E1965"/>
    <w:rsid w:val="000E22DF"/>
    <w:rsid w:val="000E29D4"/>
    <w:rsid w:val="000E48C2"/>
    <w:rsid w:val="000E570B"/>
    <w:rsid w:val="000E6BD9"/>
    <w:rsid w:val="000E70C1"/>
    <w:rsid w:val="000F083E"/>
    <w:rsid w:val="000F2EAA"/>
    <w:rsid w:val="000F34DA"/>
    <w:rsid w:val="000F4F43"/>
    <w:rsid w:val="000F5376"/>
    <w:rsid w:val="000F656B"/>
    <w:rsid w:val="001025D4"/>
    <w:rsid w:val="00102C3B"/>
    <w:rsid w:val="00104414"/>
    <w:rsid w:val="001047DB"/>
    <w:rsid w:val="001049D2"/>
    <w:rsid w:val="001059E3"/>
    <w:rsid w:val="00106D1F"/>
    <w:rsid w:val="00107A99"/>
    <w:rsid w:val="00107D5C"/>
    <w:rsid w:val="001177AA"/>
    <w:rsid w:val="001202B7"/>
    <w:rsid w:val="00120379"/>
    <w:rsid w:val="00120A68"/>
    <w:rsid w:val="00122E4F"/>
    <w:rsid w:val="00122F43"/>
    <w:rsid w:val="00123095"/>
    <w:rsid w:val="00125129"/>
    <w:rsid w:val="0012666D"/>
    <w:rsid w:val="0012739C"/>
    <w:rsid w:val="00127AB1"/>
    <w:rsid w:val="0013283C"/>
    <w:rsid w:val="001332C6"/>
    <w:rsid w:val="00134099"/>
    <w:rsid w:val="00135279"/>
    <w:rsid w:val="0013597A"/>
    <w:rsid w:val="00135BAD"/>
    <w:rsid w:val="001377D1"/>
    <w:rsid w:val="00137918"/>
    <w:rsid w:val="001410A3"/>
    <w:rsid w:val="001415EC"/>
    <w:rsid w:val="00141E83"/>
    <w:rsid w:val="00142E75"/>
    <w:rsid w:val="00142F23"/>
    <w:rsid w:val="00144817"/>
    <w:rsid w:val="00145C04"/>
    <w:rsid w:val="001479AC"/>
    <w:rsid w:val="00151BE0"/>
    <w:rsid w:val="001528D9"/>
    <w:rsid w:val="00154319"/>
    <w:rsid w:val="00156234"/>
    <w:rsid w:val="00157741"/>
    <w:rsid w:val="001624B2"/>
    <w:rsid w:val="00162872"/>
    <w:rsid w:val="001631C2"/>
    <w:rsid w:val="0016337B"/>
    <w:rsid w:val="00163CCD"/>
    <w:rsid w:val="001649D5"/>
    <w:rsid w:val="00164DD8"/>
    <w:rsid w:val="001657ED"/>
    <w:rsid w:val="0016629A"/>
    <w:rsid w:val="00167BEE"/>
    <w:rsid w:val="00170E31"/>
    <w:rsid w:val="001726D1"/>
    <w:rsid w:val="00172DEF"/>
    <w:rsid w:val="00176472"/>
    <w:rsid w:val="001766E3"/>
    <w:rsid w:val="001775F6"/>
    <w:rsid w:val="00177C10"/>
    <w:rsid w:val="00180D5F"/>
    <w:rsid w:val="001820F5"/>
    <w:rsid w:val="001826FD"/>
    <w:rsid w:val="00182FB2"/>
    <w:rsid w:val="00184635"/>
    <w:rsid w:val="00184827"/>
    <w:rsid w:val="0018514F"/>
    <w:rsid w:val="00185BF5"/>
    <w:rsid w:val="00185DC9"/>
    <w:rsid w:val="00185EA2"/>
    <w:rsid w:val="001867E0"/>
    <w:rsid w:val="00186A52"/>
    <w:rsid w:val="001873C5"/>
    <w:rsid w:val="001875A2"/>
    <w:rsid w:val="00191D0A"/>
    <w:rsid w:val="00193A79"/>
    <w:rsid w:val="00193DC6"/>
    <w:rsid w:val="00194B73"/>
    <w:rsid w:val="00195A01"/>
    <w:rsid w:val="0019782E"/>
    <w:rsid w:val="001A071F"/>
    <w:rsid w:val="001A0E1A"/>
    <w:rsid w:val="001A11A8"/>
    <w:rsid w:val="001A1717"/>
    <w:rsid w:val="001A175A"/>
    <w:rsid w:val="001A1818"/>
    <w:rsid w:val="001A3486"/>
    <w:rsid w:val="001A3535"/>
    <w:rsid w:val="001A4736"/>
    <w:rsid w:val="001A4F80"/>
    <w:rsid w:val="001A502C"/>
    <w:rsid w:val="001A6B55"/>
    <w:rsid w:val="001A6F9F"/>
    <w:rsid w:val="001A78C0"/>
    <w:rsid w:val="001B19D3"/>
    <w:rsid w:val="001B2D4A"/>
    <w:rsid w:val="001B2E05"/>
    <w:rsid w:val="001B6D09"/>
    <w:rsid w:val="001C05E5"/>
    <w:rsid w:val="001C2062"/>
    <w:rsid w:val="001C2063"/>
    <w:rsid w:val="001C25C7"/>
    <w:rsid w:val="001C547F"/>
    <w:rsid w:val="001C5DCF"/>
    <w:rsid w:val="001C716F"/>
    <w:rsid w:val="001C7296"/>
    <w:rsid w:val="001C7D16"/>
    <w:rsid w:val="001D054E"/>
    <w:rsid w:val="001D05C4"/>
    <w:rsid w:val="001D0648"/>
    <w:rsid w:val="001D0A04"/>
    <w:rsid w:val="001D264E"/>
    <w:rsid w:val="001D3194"/>
    <w:rsid w:val="001D3598"/>
    <w:rsid w:val="001D398A"/>
    <w:rsid w:val="001D3B19"/>
    <w:rsid w:val="001D40A0"/>
    <w:rsid w:val="001D471A"/>
    <w:rsid w:val="001D55B2"/>
    <w:rsid w:val="001D6052"/>
    <w:rsid w:val="001D6703"/>
    <w:rsid w:val="001D6822"/>
    <w:rsid w:val="001E0BDD"/>
    <w:rsid w:val="001E236B"/>
    <w:rsid w:val="001E2E87"/>
    <w:rsid w:val="001E427B"/>
    <w:rsid w:val="001E4442"/>
    <w:rsid w:val="001F1804"/>
    <w:rsid w:val="001F21FB"/>
    <w:rsid w:val="001F278A"/>
    <w:rsid w:val="001F3045"/>
    <w:rsid w:val="001F3237"/>
    <w:rsid w:val="001F385F"/>
    <w:rsid w:val="001F6DED"/>
    <w:rsid w:val="001F7212"/>
    <w:rsid w:val="00200EB4"/>
    <w:rsid w:val="002035C9"/>
    <w:rsid w:val="002043B4"/>
    <w:rsid w:val="00204C88"/>
    <w:rsid w:val="002054B7"/>
    <w:rsid w:val="00207CBD"/>
    <w:rsid w:val="00212828"/>
    <w:rsid w:val="002136AD"/>
    <w:rsid w:val="00214F60"/>
    <w:rsid w:val="0021794B"/>
    <w:rsid w:val="00217ACD"/>
    <w:rsid w:val="00217E6D"/>
    <w:rsid w:val="00220423"/>
    <w:rsid w:val="00220EE0"/>
    <w:rsid w:val="00221642"/>
    <w:rsid w:val="002218F1"/>
    <w:rsid w:val="00222EA0"/>
    <w:rsid w:val="00222FC5"/>
    <w:rsid w:val="002236A3"/>
    <w:rsid w:val="00223D50"/>
    <w:rsid w:val="002240F1"/>
    <w:rsid w:val="00224594"/>
    <w:rsid w:val="00225631"/>
    <w:rsid w:val="002271A2"/>
    <w:rsid w:val="00231FF1"/>
    <w:rsid w:val="00233AC5"/>
    <w:rsid w:val="00233CC3"/>
    <w:rsid w:val="00233DFF"/>
    <w:rsid w:val="00234384"/>
    <w:rsid w:val="00234B98"/>
    <w:rsid w:val="00236767"/>
    <w:rsid w:val="002376B6"/>
    <w:rsid w:val="00237BC5"/>
    <w:rsid w:val="002415C7"/>
    <w:rsid w:val="00241AA5"/>
    <w:rsid w:val="00241DCF"/>
    <w:rsid w:val="00242A3C"/>
    <w:rsid w:val="00243B88"/>
    <w:rsid w:val="00243DD6"/>
    <w:rsid w:val="002446C9"/>
    <w:rsid w:val="0024529D"/>
    <w:rsid w:val="00245FC7"/>
    <w:rsid w:val="00246355"/>
    <w:rsid w:val="00246E4F"/>
    <w:rsid w:val="002477AC"/>
    <w:rsid w:val="00250401"/>
    <w:rsid w:val="00252896"/>
    <w:rsid w:val="00253EA0"/>
    <w:rsid w:val="0025402B"/>
    <w:rsid w:val="002602CA"/>
    <w:rsid w:val="0026051C"/>
    <w:rsid w:val="002608B3"/>
    <w:rsid w:val="0026097C"/>
    <w:rsid w:val="00261B46"/>
    <w:rsid w:val="00261DCD"/>
    <w:rsid w:val="0026751D"/>
    <w:rsid w:val="0026772E"/>
    <w:rsid w:val="00267786"/>
    <w:rsid w:val="00271138"/>
    <w:rsid w:val="00274490"/>
    <w:rsid w:val="00274B96"/>
    <w:rsid w:val="002760A1"/>
    <w:rsid w:val="002761EE"/>
    <w:rsid w:val="00277C25"/>
    <w:rsid w:val="00277D8F"/>
    <w:rsid w:val="00277ED3"/>
    <w:rsid w:val="00280B7B"/>
    <w:rsid w:val="00282BFE"/>
    <w:rsid w:val="0028794B"/>
    <w:rsid w:val="00290843"/>
    <w:rsid w:val="00290F2C"/>
    <w:rsid w:val="0029149F"/>
    <w:rsid w:val="002915A2"/>
    <w:rsid w:val="00295708"/>
    <w:rsid w:val="00296AEA"/>
    <w:rsid w:val="0029713B"/>
    <w:rsid w:val="002A0FE8"/>
    <w:rsid w:val="002A11EC"/>
    <w:rsid w:val="002A1556"/>
    <w:rsid w:val="002A2BDB"/>
    <w:rsid w:val="002A2F86"/>
    <w:rsid w:val="002A30B4"/>
    <w:rsid w:val="002A3C37"/>
    <w:rsid w:val="002A45FC"/>
    <w:rsid w:val="002A4A0C"/>
    <w:rsid w:val="002A6571"/>
    <w:rsid w:val="002A6BD4"/>
    <w:rsid w:val="002A7DCB"/>
    <w:rsid w:val="002B0BB4"/>
    <w:rsid w:val="002B1E79"/>
    <w:rsid w:val="002B28BA"/>
    <w:rsid w:val="002B2D46"/>
    <w:rsid w:val="002B50B7"/>
    <w:rsid w:val="002B60B4"/>
    <w:rsid w:val="002B6B77"/>
    <w:rsid w:val="002B6F61"/>
    <w:rsid w:val="002C1792"/>
    <w:rsid w:val="002C203F"/>
    <w:rsid w:val="002C4F64"/>
    <w:rsid w:val="002C6628"/>
    <w:rsid w:val="002C7127"/>
    <w:rsid w:val="002C727D"/>
    <w:rsid w:val="002D0730"/>
    <w:rsid w:val="002D17C3"/>
    <w:rsid w:val="002D309C"/>
    <w:rsid w:val="002D5122"/>
    <w:rsid w:val="002D55D6"/>
    <w:rsid w:val="002D76A9"/>
    <w:rsid w:val="002E0856"/>
    <w:rsid w:val="002E16DA"/>
    <w:rsid w:val="002E1B16"/>
    <w:rsid w:val="002E2607"/>
    <w:rsid w:val="002E37EE"/>
    <w:rsid w:val="002E4A30"/>
    <w:rsid w:val="002E50EF"/>
    <w:rsid w:val="002E6CDD"/>
    <w:rsid w:val="002E71FE"/>
    <w:rsid w:val="002F064E"/>
    <w:rsid w:val="002F17B0"/>
    <w:rsid w:val="002F1EB7"/>
    <w:rsid w:val="002F2318"/>
    <w:rsid w:val="002F24C6"/>
    <w:rsid w:val="002F299C"/>
    <w:rsid w:val="002F4890"/>
    <w:rsid w:val="002F5073"/>
    <w:rsid w:val="002F5FB4"/>
    <w:rsid w:val="003000E2"/>
    <w:rsid w:val="003007BE"/>
    <w:rsid w:val="003038C0"/>
    <w:rsid w:val="00303FE2"/>
    <w:rsid w:val="003053C9"/>
    <w:rsid w:val="00307392"/>
    <w:rsid w:val="0030753B"/>
    <w:rsid w:val="00310764"/>
    <w:rsid w:val="003108BE"/>
    <w:rsid w:val="00310D2C"/>
    <w:rsid w:val="003110A0"/>
    <w:rsid w:val="00312E8D"/>
    <w:rsid w:val="00313121"/>
    <w:rsid w:val="0031474D"/>
    <w:rsid w:val="0031560A"/>
    <w:rsid w:val="003203A6"/>
    <w:rsid w:val="003203A7"/>
    <w:rsid w:val="00320F15"/>
    <w:rsid w:val="00321096"/>
    <w:rsid w:val="0032154C"/>
    <w:rsid w:val="0032160A"/>
    <w:rsid w:val="00326095"/>
    <w:rsid w:val="00330420"/>
    <w:rsid w:val="00330561"/>
    <w:rsid w:val="00331406"/>
    <w:rsid w:val="00332462"/>
    <w:rsid w:val="003354D3"/>
    <w:rsid w:val="00335B7D"/>
    <w:rsid w:val="00335D30"/>
    <w:rsid w:val="0033677A"/>
    <w:rsid w:val="003371AA"/>
    <w:rsid w:val="00340EC8"/>
    <w:rsid w:val="00341C3B"/>
    <w:rsid w:val="00341ED1"/>
    <w:rsid w:val="00343C23"/>
    <w:rsid w:val="0034424A"/>
    <w:rsid w:val="00344258"/>
    <w:rsid w:val="003462E0"/>
    <w:rsid w:val="00350A7F"/>
    <w:rsid w:val="003511B8"/>
    <w:rsid w:val="003528E0"/>
    <w:rsid w:val="00353302"/>
    <w:rsid w:val="0035360A"/>
    <w:rsid w:val="00353755"/>
    <w:rsid w:val="00353A57"/>
    <w:rsid w:val="003551E4"/>
    <w:rsid w:val="003556B3"/>
    <w:rsid w:val="003556CC"/>
    <w:rsid w:val="00356666"/>
    <w:rsid w:val="00356DDA"/>
    <w:rsid w:val="003572BB"/>
    <w:rsid w:val="003624E7"/>
    <w:rsid w:val="00362538"/>
    <w:rsid w:val="00364E65"/>
    <w:rsid w:val="003654F2"/>
    <w:rsid w:val="0036660E"/>
    <w:rsid w:val="00370408"/>
    <w:rsid w:val="003730C3"/>
    <w:rsid w:val="00373627"/>
    <w:rsid w:val="003740B9"/>
    <w:rsid w:val="0037569D"/>
    <w:rsid w:val="00376A98"/>
    <w:rsid w:val="00377075"/>
    <w:rsid w:val="003777AD"/>
    <w:rsid w:val="00377806"/>
    <w:rsid w:val="00377AE7"/>
    <w:rsid w:val="00380A44"/>
    <w:rsid w:val="00382DD1"/>
    <w:rsid w:val="003866AF"/>
    <w:rsid w:val="003868E9"/>
    <w:rsid w:val="0038703D"/>
    <w:rsid w:val="00387E41"/>
    <w:rsid w:val="00390006"/>
    <w:rsid w:val="0039059A"/>
    <w:rsid w:val="00391348"/>
    <w:rsid w:val="00392C9F"/>
    <w:rsid w:val="00393048"/>
    <w:rsid w:val="003935AF"/>
    <w:rsid w:val="00393F1A"/>
    <w:rsid w:val="0039436A"/>
    <w:rsid w:val="00397549"/>
    <w:rsid w:val="00397D8C"/>
    <w:rsid w:val="003A145E"/>
    <w:rsid w:val="003A3203"/>
    <w:rsid w:val="003A3D32"/>
    <w:rsid w:val="003A60A7"/>
    <w:rsid w:val="003A6347"/>
    <w:rsid w:val="003A68F8"/>
    <w:rsid w:val="003A7F7A"/>
    <w:rsid w:val="003B1AEF"/>
    <w:rsid w:val="003B2CF9"/>
    <w:rsid w:val="003B3091"/>
    <w:rsid w:val="003B4587"/>
    <w:rsid w:val="003B47A2"/>
    <w:rsid w:val="003B4903"/>
    <w:rsid w:val="003B763E"/>
    <w:rsid w:val="003B7D2A"/>
    <w:rsid w:val="003C0B2F"/>
    <w:rsid w:val="003C1C3E"/>
    <w:rsid w:val="003C271F"/>
    <w:rsid w:val="003C4E75"/>
    <w:rsid w:val="003C5E39"/>
    <w:rsid w:val="003C6DBB"/>
    <w:rsid w:val="003D04CA"/>
    <w:rsid w:val="003D2BAE"/>
    <w:rsid w:val="003D3853"/>
    <w:rsid w:val="003D3E70"/>
    <w:rsid w:val="003D457E"/>
    <w:rsid w:val="003D68CB"/>
    <w:rsid w:val="003D746C"/>
    <w:rsid w:val="003D7EFA"/>
    <w:rsid w:val="003E281F"/>
    <w:rsid w:val="003E2E31"/>
    <w:rsid w:val="003E38A9"/>
    <w:rsid w:val="003E3922"/>
    <w:rsid w:val="003E52F9"/>
    <w:rsid w:val="003E54FB"/>
    <w:rsid w:val="003E5972"/>
    <w:rsid w:val="003E5AAE"/>
    <w:rsid w:val="003E5CD5"/>
    <w:rsid w:val="003E74B5"/>
    <w:rsid w:val="003F0D43"/>
    <w:rsid w:val="003F101F"/>
    <w:rsid w:val="003F1E0E"/>
    <w:rsid w:val="003F222C"/>
    <w:rsid w:val="003F282E"/>
    <w:rsid w:val="003F3963"/>
    <w:rsid w:val="003F3ED7"/>
    <w:rsid w:val="003F6BF7"/>
    <w:rsid w:val="003F72FE"/>
    <w:rsid w:val="00400790"/>
    <w:rsid w:val="00402D04"/>
    <w:rsid w:val="0040303D"/>
    <w:rsid w:val="004033F4"/>
    <w:rsid w:val="0040380B"/>
    <w:rsid w:val="00403E0C"/>
    <w:rsid w:val="00404595"/>
    <w:rsid w:val="00404716"/>
    <w:rsid w:val="0040472C"/>
    <w:rsid w:val="00404F07"/>
    <w:rsid w:val="00406047"/>
    <w:rsid w:val="00410E02"/>
    <w:rsid w:val="0041170B"/>
    <w:rsid w:val="00411764"/>
    <w:rsid w:val="004120E1"/>
    <w:rsid w:val="00412202"/>
    <w:rsid w:val="004134FE"/>
    <w:rsid w:val="00413AA2"/>
    <w:rsid w:val="00414626"/>
    <w:rsid w:val="004158AB"/>
    <w:rsid w:val="0041609F"/>
    <w:rsid w:val="004162FC"/>
    <w:rsid w:val="0041664D"/>
    <w:rsid w:val="0041797F"/>
    <w:rsid w:val="00421410"/>
    <w:rsid w:val="004215EB"/>
    <w:rsid w:val="004215FC"/>
    <w:rsid w:val="00423278"/>
    <w:rsid w:val="00423758"/>
    <w:rsid w:val="00425C0A"/>
    <w:rsid w:val="004271BF"/>
    <w:rsid w:val="00427465"/>
    <w:rsid w:val="004275A2"/>
    <w:rsid w:val="00427875"/>
    <w:rsid w:val="004304DF"/>
    <w:rsid w:val="0043051E"/>
    <w:rsid w:val="00430964"/>
    <w:rsid w:val="0043129D"/>
    <w:rsid w:val="004322FC"/>
    <w:rsid w:val="004339CD"/>
    <w:rsid w:val="0043498B"/>
    <w:rsid w:val="00434F67"/>
    <w:rsid w:val="00435A09"/>
    <w:rsid w:val="0043632C"/>
    <w:rsid w:val="00436365"/>
    <w:rsid w:val="004374E2"/>
    <w:rsid w:val="00437E04"/>
    <w:rsid w:val="004404D5"/>
    <w:rsid w:val="004424CE"/>
    <w:rsid w:val="0044547D"/>
    <w:rsid w:val="00445A4A"/>
    <w:rsid w:val="004469A9"/>
    <w:rsid w:val="00446B4F"/>
    <w:rsid w:val="00450094"/>
    <w:rsid w:val="00452953"/>
    <w:rsid w:val="00453224"/>
    <w:rsid w:val="0045576F"/>
    <w:rsid w:val="00455814"/>
    <w:rsid w:val="00455F06"/>
    <w:rsid w:val="00456BBE"/>
    <w:rsid w:val="00461B2F"/>
    <w:rsid w:val="00467684"/>
    <w:rsid w:val="00467F26"/>
    <w:rsid w:val="00471052"/>
    <w:rsid w:val="004717D1"/>
    <w:rsid w:val="00471AE3"/>
    <w:rsid w:val="00471FC0"/>
    <w:rsid w:val="00472007"/>
    <w:rsid w:val="0047275B"/>
    <w:rsid w:val="0047384D"/>
    <w:rsid w:val="00473B9E"/>
    <w:rsid w:val="004741F0"/>
    <w:rsid w:val="00474FF2"/>
    <w:rsid w:val="00480670"/>
    <w:rsid w:val="00482184"/>
    <w:rsid w:val="00483213"/>
    <w:rsid w:val="00483793"/>
    <w:rsid w:val="00486402"/>
    <w:rsid w:val="00487095"/>
    <w:rsid w:val="00487153"/>
    <w:rsid w:val="00490CED"/>
    <w:rsid w:val="00494061"/>
    <w:rsid w:val="004942B1"/>
    <w:rsid w:val="004953E2"/>
    <w:rsid w:val="00495477"/>
    <w:rsid w:val="004A2282"/>
    <w:rsid w:val="004A24B5"/>
    <w:rsid w:val="004A2610"/>
    <w:rsid w:val="004A28E8"/>
    <w:rsid w:val="004B0479"/>
    <w:rsid w:val="004B1CA2"/>
    <w:rsid w:val="004B2AE0"/>
    <w:rsid w:val="004B3D09"/>
    <w:rsid w:val="004B49D8"/>
    <w:rsid w:val="004B5106"/>
    <w:rsid w:val="004B6900"/>
    <w:rsid w:val="004C0524"/>
    <w:rsid w:val="004C0572"/>
    <w:rsid w:val="004C0EBA"/>
    <w:rsid w:val="004C1746"/>
    <w:rsid w:val="004C2A29"/>
    <w:rsid w:val="004C32EB"/>
    <w:rsid w:val="004C4B1A"/>
    <w:rsid w:val="004C4C49"/>
    <w:rsid w:val="004C76B4"/>
    <w:rsid w:val="004C78CC"/>
    <w:rsid w:val="004D0D4D"/>
    <w:rsid w:val="004D0F88"/>
    <w:rsid w:val="004D1F2C"/>
    <w:rsid w:val="004D307E"/>
    <w:rsid w:val="004D3179"/>
    <w:rsid w:val="004D32BC"/>
    <w:rsid w:val="004D3432"/>
    <w:rsid w:val="004D42C6"/>
    <w:rsid w:val="004D551B"/>
    <w:rsid w:val="004E000D"/>
    <w:rsid w:val="004E0EED"/>
    <w:rsid w:val="004E1D1E"/>
    <w:rsid w:val="004E20F7"/>
    <w:rsid w:val="004E52B5"/>
    <w:rsid w:val="004E5795"/>
    <w:rsid w:val="004F0130"/>
    <w:rsid w:val="004F0DE2"/>
    <w:rsid w:val="004F17FF"/>
    <w:rsid w:val="004F3A66"/>
    <w:rsid w:val="004F4742"/>
    <w:rsid w:val="004F4C71"/>
    <w:rsid w:val="004F5236"/>
    <w:rsid w:val="004F5631"/>
    <w:rsid w:val="004F6173"/>
    <w:rsid w:val="004F73DB"/>
    <w:rsid w:val="004F74AD"/>
    <w:rsid w:val="004F774B"/>
    <w:rsid w:val="004F7A40"/>
    <w:rsid w:val="005006F4"/>
    <w:rsid w:val="0050100C"/>
    <w:rsid w:val="0050307F"/>
    <w:rsid w:val="005035EE"/>
    <w:rsid w:val="00503A02"/>
    <w:rsid w:val="00503D9D"/>
    <w:rsid w:val="00505A04"/>
    <w:rsid w:val="005061FB"/>
    <w:rsid w:val="00507D51"/>
    <w:rsid w:val="0051162A"/>
    <w:rsid w:val="00511D31"/>
    <w:rsid w:val="00512D8F"/>
    <w:rsid w:val="00512EB1"/>
    <w:rsid w:val="00513099"/>
    <w:rsid w:val="0051369A"/>
    <w:rsid w:val="0051574D"/>
    <w:rsid w:val="00517983"/>
    <w:rsid w:val="005201D0"/>
    <w:rsid w:val="00520725"/>
    <w:rsid w:val="00521A71"/>
    <w:rsid w:val="005226B7"/>
    <w:rsid w:val="00524748"/>
    <w:rsid w:val="00524DB1"/>
    <w:rsid w:val="00525111"/>
    <w:rsid w:val="00525991"/>
    <w:rsid w:val="005275C0"/>
    <w:rsid w:val="00531ADF"/>
    <w:rsid w:val="00532A77"/>
    <w:rsid w:val="00532D71"/>
    <w:rsid w:val="0053324C"/>
    <w:rsid w:val="005333A1"/>
    <w:rsid w:val="00533460"/>
    <w:rsid w:val="00533907"/>
    <w:rsid w:val="005347A9"/>
    <w:rsid w:val="00536148"/>
    <w:rsid w:val="0053760B"/>
    <w:rsid w:val="0053766D"/>
    <w:rsid w:val="00537701"/>
    <w:rsid w:val="00537CC1"/>
    <w:rsid w:val="00544F45"/>
    <w:rsid w:val="005466E0"/>
    <w:rsid w:val="00546BBB"/>
    <w:rsid w:val="0054710A"/>
    <w:rsid w:val="00547585"/>
    <w:rsid w:val="00547B27"/>
    <w:rsid w:val="00551DFC"/>
    <w:rsid w:val="00551FE7"/>
    <w:rsid w:val="00552311"/>
    <w:rsid w:val="005525A2"/>
    <w:rsid w:val="005556C0"/>
    <w:rsid w:val="0055724A"/>
    <w:rsid w:val="00557907"/>
    <w:rsid w:val="00560691"/>
    <w:rsid w:val="00561341"/>
    <w:rsid w:val="00562EFC"/>
    <w:rsid w:val="00563162"/>
    <w:rsid w:val="00563177"/>
    <w:rsid w:val="005632F4"/>
    <w:rsid w:val="0056683D"/>
    <w:rsid w:val="00566863"/>
    <w:rsid w:val="00566EB5"/>
    <w:rsid w:val="0056711D"/>
    <w:rsid w:val="0057050E"/>
    <w:rsid w:val="00572CE4"/>
    <w:rsid w:val="005734BD"/>
    <w:rsid w:val="00573BFD"/>
    <w:rsid w:val="005745FC"/>
    <w:rsid w:val="005748BE"/>
    <w:rsid w:val="005759DC"/>
    <w:rsid w:val="00575AC9"/>
    <w:rsid w:val="00576DDE"/>
    <w:rsid w:val="005845FD"/>
    <w:rsid w:val="00586105"/>
    <w:rsid w:val="00586274"/>
    <w:rsid w:val="0058768D"/>
    <w:rsid w:val="00590067"/>
    <w:rsid w:val="005900BA"/>
    <w:rsid w:val="0059142E"/>
    <w:rsid w:val="00591566"/>
    <w:rsid w:val="005916C8"/>
    <w:rsid w:val="005919CF"/>
    <w:rsid w:val="00592E9E"/>
    <w:rsid w:val="0059416C"/>
    <w:rsid w:val="00595B94"/>
    <w:rsid w:val="00597A8B"/>
    <w:rsid w:val="005A08B6"/>
    <w:rsid w:val="005A08F1"/>
    <w:rsid w:val="005A1572"/>
    <w:rsid w:val="005A3250"/>
    <w:rsid w:val="005A45BB"/>
    <w:rsid w:val="005A4D12"/>
    <w:rsid w:val="005A5711"/>
    <w:rsid w:val="005A5C2A"/>
    <w:rsid w:val="005A753E"/>
    <w:rsid w:val="005B088B"/>
    <w:rsid w:val="005B14B8"/>
    <w:rsid w:val="005B19DE"/>
    <w:rsid w:val="005B32B9"/>
    <w:rsid w:val="005B4602"/>
    <w:rsid w:val="005B4924"/>
    <w:rsid w:val="005B4DC3"/>
    <w:rsid w:val="005B64BD"/>
    <w:rsid w:val="005B6E13"/>
    <w:rsid w:val="005B7D82"/>
    <w:rsid w:val="005C186A"/>
    <w:rsid w:val="005C444A"/>
    <w:rsid w:val="005C4909"/>
    <w:rsid w:val="005C5222"/>
    <w:rsid w:val="005C62C6"/>
    <w:rsid w:val="005C6A9B"/>
    <w:rsid w:val="005C74ED"/>
    <w:rsid w:val="005C7CD3"/>
    <w:rsid w:val="005D1CBF"/>
    <w:rsid w:val="005D3850"/>
    <w:rsid w:val="005D4599"/>
    <w:rsid w:val="005D4A4F"/>
    <w:rsid w:val="005D4B95"/>
    <w:rsid w:val="005D61C8"/>
    <w:rsid w:val="005D6786"/>
    <w:rsid w:val="005D6B04"/>
    <w:rsid w:val="005E0B46"/>
    <w:rsid w:val="005E16D9"/>
    <w:rsid w:val="005E19DE"/>
    <w:rsid w:val="005E4509"/>
    <w:rsid w:val="005E5863"/>
    <w:rsid w:val="005E6A7E"/>
    <w:rsid w:val="005F1A97"/>
    <w:rsid w:val="005F277C"/>
    <w:rsid w:val="005F366A"/>
    <w:rsid w:val="005F390A"/>
    <w:rsid w:val="005F3A82"/>
    <w:rsid w:val="005F4702"/>
    <w:rsid w:val="005F4EE8"/>
    <w:rsid w:val="005F5871"/>
    <w:rsid w:val="005F5CAD"/>
    <w:rsid w:val="005F7C7F"/>
    <w:rsid w:val="00600EB7"/>
    <w:rsid w:val="00601C04"/>
    <w:rsid w:val="006021C4"/>
    <w:rsid w:val="00602649"/>
    <w:rsid w:val="0060307E"/>
    <w:rsid w:val="00603185"/>
    <w:rsid w:val="006044FE"/>
    <w:rsid w:val="0060729F"/>
    <w:rsid w:val="006072C9"/>
    <w:rsid w:val="00607341"/>
    <w:rsid w:val="0061012C"/>
    <w:rsid w:val="00610287"/>
    <w:rsid w:val="006118DA"/>
    <w:rsid w:val="0061316D"/>
    <w:rsid w:val="0061394B"/>
    <w:rsid w:val="00614031"/>
    <w:rsid w:val="0061498C"/>
    <w:rsid w:val="006158A5"/>
    <w:rsid w:val="00615B8B"/>
    <w:rsid w:val="00617455"/>
    <w:rsid w:val="00620177"/>
    <w:rsid w:val="00620830"/>
    <w:rsid w:val="00620F30"/>
    <w:rsid w:val="00622B0F"/>
    <w:rsid w:val="006242A3"/>
    <w:rsid w:val="00624964"/>
    <w:rsid w:val="006249B7"/>
    <w:rsid w:val="00625BE6"/>
    <w:rsid w:val="006260FB"/>
    <w:rsid w:val="00627700"/>
    <w:rsid w:val="00630B13"/>
    <w:rsid w:val="006310B7"/>
    <w:rsid w:val="006315FB"/>
    <w:rsid w:val="00632053"/>
    <w:rsid w:val="006325B4"/>
    <w:rsid w:val="00632F0B"/>
    <w:rsid w:val="0063330B"/>
    <w:rsid w:val="00635B1A"/>
    <w:rsid w:val="00635D1F"/>
    <w:rsid w:val="00636CFC"/>
    <w:rsid w:val="006372AC"/>
    <w:rsid w:val="0064024D"/>
    <w:rsid w:val="00640B90"/>
    <w:rsid w:val="00642C65"/>
    <w:rsid w:val="0064397B"/>
    <w:rsid w:val="00644123"/>
    <w:rsid w:val="006458E2"/>
    <w:rsid w:val="006502E0"/>
    <w:rsid w:val="00651E37"/>
    <w:rsid w:val="00653097"/>
    <w:rsid w:val="00654962"/>
    <w:rsid w:val="006551C5"/>
    <w:rsid w:val="00657640"/>
    <w:rsid w:val="00657CEA"/>
    <w:rsid w:val="006602BE"/>
    <w:rsid w:val="00661038"/>
    <w:rsid w:val="00661C6E"/>
    <w:rsid w:val="006620AE"/>
    <w:rsid w:val="006621DC"/>
    <w:rsid w:val="00663512"/>
    <w:rsid w:val="006668BF"/>
    <w:rsid w:val="00670664"/>
    <w:rsid w:val="00671202"/>
    <w:rsid w:val="006713C4"/>
    <w:rsid w:val="0067260C"/>
    <w:rsid w:val="00674202"/>
    <w:rsid w:val="0067465A"/>
    <w:rsid w:val="00674B9E"/>
    <w:rsid w:val="00675327"/>
    <w:rsid w:val="0067623B"/>
    <w:rsid w:val="00676290"/>
    <w:rsid w:val="00676FE2"/>
    <w:rsid w:val="00681DF1"/>
    <w:rsid w:val="006837E3"/>
    <w:rsid w:val="00685013"/>
    <w:rsid w:val="00685553"/>
    <w:rsid w:val="0068642C"/>
    <w:rsid w:val="00687BB2"/>
    <w:rsid w:val="00690146"/>
    <w:rsid w:val="00691BEA"/>
    <w:rsid w:val="00692DF7"/>
    <w:rsid w:val="006938B4"/>
    <w:rsid w:val="00694211"/>
    <w:rsid w:val="0069447D"/>
    <w:rsid w:val="00695557"/>
    <w:rsid w:val="00695636"/>
    <w:rsid w:val="00695B91"/>
    <w:rsid w:val="00695CFB"/>
    <w:rsid w:val="006966AA"/>
    <w:rsid w:val="00696CCE"/>
    <w:rsid w:val="006A0AE9"/>
    <w:rsid w:val="006A141E"/>
    <w:rsid w:val="006A341E"/>
    <w:rsid w:val="006A4495"/>
    <w:rsid w:val="006A4EB5"/>
    <w:rsid w:val="006A5278"/>
    <w:rsid w:val="006A5A34"/>
    <w:rsid w:val="006A7153"/>
    <w:rsid w:val="006A75E6"/>
    <w:rsid w:val="006B0F54"/>
    <w:rsid w:val="006B1B50"/>
    <w:rsid w:val="006B1E1E"/>
    <w:rsid w:val="006B226F"/>
    <w:rsid w:val="006B4461"/>
    <w:rsid w:val="006B522D"/>
    <w:rsid w:val="006B665E"/>
    <w:rsid w:val="006B6713"/>
    <w:rsid w:val="006B69CC"/>
    <w:rsid w:val="006B749C"/>
    <w:rsid w:val="006C0287"/>
    <w:rsid w:val="006C1641"/>
    <w:rsid w:val="006C2363"/>
    <w:rsid w:val="006C285B"/>
    <w:rsid w:val="006C4049"/>
    <w:rsid w:val="006C4A7D"/>
    <w:rsid w:val="006C4DF2"/>
    <w:rsid w:val="006C6343"/>
    <w:rsid w:val="006C6C08"/>
    <w:rsid w:val="006C6FBC"/>
    <w:rsid w:val="006C7E4D"/>
    <w:rsid w:val="006D14F5"/>
    <w:rsid w:val="006D15D1"/>
    <w:rsid w:val="006D16CC"/>
    <w:rsid w:val="006D20B0"/>
    <w:rsid w:val="006D2C3C"/>
    <w:rsid w:val="006D48E3"/>
    <w:rsid w:val="006D60D1"/>
    <w:rsid w:val="006D79BB"/>
    <w:rsid w:val="006E201B"/>
    <w:rsid w:val="006E2D5F"/>
    <w:rsid w:val="006E61DD"/>
    <w:rsid w:val="006E70A0"/>
    <w:rsid w:val="006F09BC"/>
    <w:rsid w:val="006F0B34"/>
    <w:rsid w:val="006F1791"/>
    <w:rsid w:val="006F7D68"/>
    <w:rsid w:val="007000EF"/>
    <w:rsid w:val="007001ED"/>
    <w:rsid w:val="00700E8A"/>
    <w:rsid w:val="00702757"/>
    <w:rsid w:val="00704431"/>
    <w:rsid w:val="00704D86"/>
    <w:rsid w:val="0070549B"/>
    <w:rsid w:val="0070589A"/>
    <w:rsid w:val="00710C49"/>
    <w:rsid w:val="00711F02"/>
    <w:rsid w:val="007129B6"/>
    <w:rsid w:val="00713457"/>
    <w:rsid w:val="00714DBF"/>
    <w:rsid w:val="007153C4"/>
    <w:rsid w:val="007179EA"/>
    <w:rsid w:val="00721BFC"/>
    <w:rsid w:val="00722B16"/>
    <w:rsid w:val="0072365C"/>
    <w:rsid w:val="00723C3B"/>
    <w:rsid w:val="007246AC"/>
    <w:rsid w:val="00724A4C"/>
    <w:rsid w:val="007251BA"/>
    <w:rsid w:val="007255EC"/>
    <w:rsid w:val="00726885"/>
    <w:rsid w:val="007309CB"/>
    <w:rsid w:val="00730D8D"/>
    <w:rsid w:val="00730E2F"/>
    <w:rsid w:val="00730E47"/>
    <w:rsid w:val="0073180B"/>
    <w:rsid w:val="007318EC"/>
    <w:rsid w:val="00731C77"/>
    <w:rsid w:val="00731EC3"/>
    <w:rsid w:val="00731F82"/>
    <w:rsid w:val="00732254"/>
    <w:rsid w:val="00732429"/>
    <w:rsid w:val="0073265B"/>
    <w:rsid w:val="00733843"/>
    <w:rsid w:val="00737237"/>
    <w:rsid w:val="00740007"/>
    <w:rsid w:val="00740D69"/>
    <w:rsid w:val="007415E9"/>
    <w:rsid w:val="007472B0"/>
    <w:rsid w:val="00750C4F"/>
    <w:rsid w:val="00750C8D"/>
    <w:rsid w:val="00752925"/>
    <w:rsid w:val="007534B4"/>
    <w:rsid w:val="00753BA7"/>
    <w:rsid w:val="00753C31"/>
    <w:rsid w:val="00754304"/>
    <w:rsid w:val="00754AFF"/>
    <w:rsid w:val="00754E9D"/>
    <w:rsid w:val="00760470"/>
    <w:rsid w:val="007605A7"/>
    <w:rsid w:val="00760D5F"/>
    <w:rsid w:val="00761111"/>
    <w:rsid w:val="00761E7A"/>
    <w:rsid w:val="0076217C"/>
    <w:rsid w:val="00762D69"/>
    <w:rsid w:val="00764125"/>
    <w:rsid w:val="00764B26"/>
    <w:rsid w:val="0076512C"/>
    <w:rsid w:val="00765EA1"/>
    <w:rsid w:val="00766606"/>
    <w:rsid w:val="007702A6"/>
    <w:rsid w:val="00770677"/>
    <w:rsid w:val="00771866"/>
    <w:rsid w:val="00772173"/>
    <w:rsid w:val="00774255"/>
    <w:rsid w:val="00775D9A"/>
    <w:rsid w:val="0077667E"/>
    <w:rsid w:val="0077690D"/>
    <w:rsid w:val="00776BB0"/>
    <w:rsid w:val="007774F5"/>
    <w:rsid w:val="00780EDB"/>
    <w:rsid w:val="00782238"/>
    <w:rsid w:val="00782974"/>
    <w:rsid w:val="00782BC1"/>
    <w:rsid w:val="00782C88"/>
    <w:rsid w:val="00782D4A"/>
    <w:rsid w:val="00782DC6"/>
    <w:rsid w:val="007837BC"/>
    <w:rsid w:val="00785430"/>
    <w:rsid w:val="00785FE4"/>
    <w:rsid w:val="0079108D"/>
    <w:rsid w:val="00794031"/>
    <w:rsid w:val="007940A3"/>
    <w:rsid w:val="00796D5F"/>
    <w:rsid w:val="00796F0E"/>
    <w:rsid w:val="00797650"/>
    <w:rsid w:val="007A0162"/>
    <w:rsid w:val="007A22B6"/>
    <w:rsid w:val="007A4E0E"/>
    <w:rsid w:val="007A5755"/>
    <w:rsid w:val="007A5CD4"/>
    <w:rsid w:val="007A76B0"/>
    <w:rsid w:val="007B0081"/>
    <w:rsid w:val="007B1BDF"/>
    <w:rsid w:val="007B3259"/>
    <w:rsid w:val="007B3A87"/>
    <w:rsid w:val="007B62AC"/>
    <w:rsid w:val="007B6662"/>
    <w:rsid w:val="007B7379"/>
    <w:rsid w:val="007B752D"/>
    <w:rsid w:val="007B7FD9"/>
    <w:rsid w:val="007C0476"/>
    <w:rsid w:val="007C1531"/>
    <w:rsid w:val="007C40E7"/>
    <w:rsid w:val="007C4110"/>
    <w:rsid w:val="007C436D"/>
    <w:rsid w:val="007C4554"/>
    <w:rsid w:val="007C5F84"/>
    <w:rsid w:val="007C7521"/>
    <w:rsid w:val="007D000B"/>
    <w:rsid w:val="007D10DA"/>
    <w:rsid w:val="007D28D5"/>
    <w:rsid w:val="007D39A8"/>
    <w:rsid w:val="007D3EC4"/>
    <w:rsid w:val="007D40B5"/>
    <w:rsid w:val="007D5ADC"/>
    <w:rsid w:val="007D755A"/>
    <w:rsid w:val="007D78D5"/>
    <w:rsid w:val="007E0FA1"/>
    <w:rsid w:val="007E57E4"/>
    <w:rsid w:val="007E5CFF"/>
    <w:rsid w:val="007E62F4"/>
    <w:rsid w:val="007F098C"/>
    <w:rsid w:val="007F0EFA"/>
    <w:rsid w:val="007F2114"/>
    <w:rsid w:val="007F293D"/>
    <w:rsid w:val="007F43BC"/>
    <w:rsid w:val="007F494D"/>
    <w:rsid w:val="007F682C"/>
    <w:rsid w:val="007F6DD9"/>
    <w:rsid w:val="007F7555"/>
    <w:rsid w:val="007F778D"/>
    <w:rsid w:val="00801B84"/>
    <w:rsid w:val="008027AA"/>
    <w:rsid w:val="00803DC6"/>
    <w:rsid w:val="00805605"/>
    <w:rsid w:val="00805C0C"/>
    <w:rsid w:val="00807786"/>
    <w:rsid w:val="008101D2"/>
    <w:rsid w:val="008106BF"/>
    <w:rsid w:val="00810D7E"/>
    <w:rsid w:val="00811C37"/>
    <w:rsid w:val="00811F3C"/>
    <w:rsid w:val="00812F5B"/>
    <w:rsid w:val="008133DE"/>
    <w:rsid w:val="00814294"/>
    <w:rsid w:val="0081463B"/>
    <w:rsid w:val="00814E2C"/>
    <w:rsid w:val="00817B33"/>
    <w:rsid w:val="00817D8A"/>
    <w:rsid w:val="008204CF"/>
    <w:rsid w:val="0082162A"/>
    <w:rsid w:val="00822C7A"/>
    <w:rsid w:val="008241F8"/>
    <w:rsid w:val="00824F64"/>
    <w:rsid w:val="0082538D"/>
    <w:rsid w:val="00825D4A"/>
    <w:rsid w:val="008261AC"/>
    <w:rsid w:val="00826E08"/>
    <w:rsid w:val="00827406"/>
    <w:rsid w:val="0083198B"/>
    <w:rsid w:val="00831AF3"/>
    <w:rsid w:val="00833682"/>
    <w:rsid w:val="008341A2"/>
    <w:rsid w:val="008368A6"/>
    <w:rsid w:val="008372F0"/>
    <w:rsid w:val="00840EBE"/>
    <w:rsid w:val="008416C3"/>
    <w:rsid w:val="008425E8"/>
    <w:rsid w:val="008467EB"/>
    <w:rsid w:val="00847789"/>
    <w:rsid w:val="008478BF"/>
    <w:rsid w:val="0085092E"/>
    <w:rsid w:val="00850DEF"/>
    <w:rsid w:val="00852B3F"/>
    <w:rsid w:val="00852BA7"/>
    <w:rsid w:val="00852C01"/>
    <w:rsid w:val="0085347D"/>
    <w:rsid w:val="00855614"/>
    <w:rsid w:val="008574DA"/>
    <w:rsid w:val="00857633"/>
    <w:rsid w:val="008577C3"/>
    <w:rsid w:val="0085794C"/>
    <w:rsid w:val="00860CF7"/>
    <w:rsid w:val="0086247B"/>
    <w:rsid w:val="0086332B"/>
    <w:rsid w:val="008638C4"/>
    <w:rsid w:val="00863933"/>
    <w:rsid w:val="00863B2D"/>
    <w:rsid w:val="00863C1B"/>
    <w:rsid w:val="00864249"/>
    <w:rsid w:val="00870908"/>
    <w:rsid w:val="00873884"/>
    <w:rsid w:val="00873E4C"/>
    <w:rsid w:val="00874640"/>
    <w:rsid w:val="008746BF"/>
    <w:rsid w:val="00876175"/>
    <w:rsid w:val="008811F6"/>
    <w:rsid w:val="008814B9"/>
    <w:rsid w:val="00881F7D"/>
    <w:rsid w:val="00883628"/>
    <w:rsid w:val="00885364"/>
    <w:rsid w:val="00886F0F"/>
    <w:rsid w:val="00890F4C"/>
    <w:rsid w:val="00890FE7"/>
    <w:rsid w:val="00895DE1"/>
    <w:rsid w:val="0089601D"/>
    <w:rsid w:val="00896060"/>
    <w:rsid w:val="00896313"/>
    <w:rsid w:val="00896BD4"/>
    <w:rsid w:val="00897AA4"/>
    <w:rsid w:val="008A16AC"/>
    <w:rsid w:val="008A1D62"/>
    <w:rsid w:val="008A33D8"/>
    <w:rsid w:val="008A3DAC"/>
    <w:rsid w:val="008A42B1"/>
    <w:rsid w:val="008A4B5C"/>
    <w:rsid w:val="008A4E4F"/>
    <w:rsid w:val="008A6E57"/>
    <w:rsid w:val="008A7F58"/>
    <w:rsid w:val="008B072E"/>
    <w:rsid w:val="008B1F09"/>
    <w:rsid w:val="008B495F"/>
    <w:rsid w:val="008B53B1"/>
    <w:rsid w:val="008B6F9E"/>
    <w:rsid w:val="008B7EAC"/>
    <w:rsid w:val="008B7ECB"/>
    <w:rsid w:val="008C01D0"/>
    <w:rsid w:val="008C1CB2"/>
    <w:rsid w:val="008C1D33"/>
    <w:rsid w:val="008C21A3"/>
    <w:rsid w:val="008C29EC"/>
    <w:rsid w:val="008C3105"/>
    <w:rsid w:val="008C3218"/>
    <w:rsid w:val="008C3E17"/>
    <w:rsid w:val="008C4B3E"/>
    <w:rsid w:val="008C5CE2"/>
    <w:rsid w:val="008D0171"/>
    <w:rsid w:val="008D0258"/>
    <w:rsid w:val="008D0F76"/>
    <w:rsid w:val="008D1953"/>
    <w:rsid w:val="008D2369"/>
    <w:rsid w:val="008D2B61"/>
    <w:rsid w:val="008D641E"/>
    <w:rsid w:val="008D6C5E"/>
    <w:rsid w:val="008D72D6"/>
    <w:rsid w:val="008E08A6"/>
    <w:rsid w:val="008E1CDC"/>
    <w:rsid w:val="008E2CDA"/>
    <w:rsid w:val="008E2DDC"/>
    <w:rsid w:val="008E2E75"/>
    <w:rsid w:val="008E38B8"/>
    <w:rsid w:val="008E439A"/>
    <w:rsid w:val="008E4846"/>
    <w:rsid w:val="008E76C3"/>
    <w:rsid w:val="008E7928"/>
    <w:rsid w:val="008E7C33"/>
    <w:rsid w:val="008F1CFB"/>
    <w:rsid w:val="008F205A"/>
    <w:rsid w:val="008F31EB"/>
    <w:rsid w:val="008F37BA"/>
    <w:rsid w:val="008F3AF1"/>
    <w:rsid w:val="008F6A95"/>
    <w:rsid w:val="008F6AFB"/>
    <w:rsid w:val="008F6FF7"/>
    <w:rsid w:val="008F72DE"/>
    <w:rsid w:val="009006DD"/>
    <w:rsid w:val="00901501"/>
    <w:rsid w:val="00901B5A"/>
    <w:rsid w:val="00901BE2"/>
    <w:rsid w:val="0090363F"/>
    <w:rsid w:val="0090704A"/>
    <w:rsid w:val="009072A9"/>
    <w:rsid w:val="009078A9"/>
    <w:rsid w:val="00907B78"/>
    <w:rsid w:val="009105BF"/>
    <w:rsid w:val="00910879"/>
    <w:rsid w:val="00910E57"/>
    <w:rsid w:val="00911EF1"/>
    <w:rsid w:val="0091252E"/>
    <w:rsid w:val="009136B3"/>
    <w:rsid w:val="00914EA5"/>
    <w:rsid w:val="0091576D"/>
    <w:rsid w:val="0092136C"/>
    <w:rsid w:val="0092185B"/>
    <w:rsid w:val="0092207D"/>
    <w:rsid w:val="00923142"/>
    <w:rsid w:val="009233CB"/>
    <w:rsid w:val="00923C38"/>
    <w:rsid w:val="0092701C"/>
    <w:rsid w:val="0092765D"/>
    <w:rsid w:val="00931073"/>
    <w:rsid w:val="00931D6F"/>
    <w:rsid w:val="00931F9C"/>
    <w:rsid w:val="00934DDA"/>
    <w:rsid w:val="0093580E"/>
    <w:rsid w:val="0093665F"/>
    <w:rsid w:val="00936C45"/>
    <w:rsid w:val="00937174"/>
    <w:rsid w:val="00937C92"/>
    <w:rsid w:val="009402AA"/>
    <w:rsid w:val="009405E5"/>
    <w:rsid w:val="00941ABB"/>
    <w:rsid w:val="00941D45"/>
    <w:rsid w:val="00943926"/>
    <w:rsid w:val="00944168"/>
    <w:rsid w:val="009456C9"/>
    <w:rsid w:val="009461DC"/>
    <w:rsid w:val="00951DDB"/>
    <w:rsid w:val="009554F0"/>
    <w:rsid w:val="00957EEA"/>
    <w:rsid w:val="009601DA"/>
    <w:rsid w:val="00960AF2"/>
    <w:rsid w:val="009611FA"/>
    <w:rsid w:val="009613D4"/>
    <w:rsid w:val="00961564"/>
    <w:rsid w:val="00963F95"/>
    <w:rsid w:val="00964B8E"/>
    <w:rsid w:val="009678FF"/>
    <w:rsid w:val="00970AFC"/>
    <w:rsid w:val="009715E7"/>
    <w:rsid w:val="00972270"/>
    <w:rsid w:val="0097521E"/>
    <w:rsid w:val="009758A8"/>
    <w:rsid w:val="00975F4C"/>
    <w:rsid w:val="009762AD"/>
    <w:rsid w:val="009765F3"/>
    <w:rsid w:val="00976F50"/>
    <w:rsid w:val="00977C5C"/>
    <w:rsid w:val="009811A3"/>
    <w:rsid w:val="00981557"/>
    <w:rsid w:val="0098201A"/>
    <w:rsid w:val="009837FA"/>
    <w:rsid w:val="00983A29"/>
    <w:rsid w:val="0098497E"/>
    <w:rsid w:val="0098611A"/>
    <w:rsid w:val="009868F8"/>
    <w:rsid w:val="00990C5D"/>
    <w:rsid w:val="00990FC3"/>
    <w:rsid w:val="009933DB"/>
    <w:rsid w:val="00993C5F"/>
    <w:rsid w:val="00993E30"/>
    <w:rsid w:val="0099468D"/>
    <w:rsid w:val="00996F8C"/>
    <w:rsid w:val="009979BA"/>
    <w:rsid w:val="009A3207"/>
    <w:rsid w:val="009A3F72"/>
    <w:rsid w:val="009A5271"/>
    <w:rsid w:val="009A5DC1"/>
    <w:rsid w:val="009A648E"/>
    <w:rsid w:val="009A6C21"/>
    <w:rsid w:val="009A6F33"/>
    <w:rsid w:val="009A796B"/>
    <w:rsid w:val="009B0F6C"/>
    <w:rsid w:val="009B16DD"/>
    <w:rsid w:val="009B2469"/>
    <w:rsid w:val="009B6252"/>
    <w:rsid w:val="009B671F"/>
    <w:rsid w:val="009B68B4"/>
    <w:rsid w:val="009C1A23"/>
    <w:rsid w:val="009C1C30"/>
    <w:rsid w:val="009C2386"/>
    <w:rsid w:val="009C4BE6"/>
    <w:rsid w:val="009C509D"/>
    <w:rsid w:val="009C5801"/>
    <w:rsid w:val="009C7F00"/>
    <w:rsid w:val="009D0561"/>
    <w:rsid w:val="009D25CC"/>
    <w:rsid w:val="009D2812"/>
    <w:rsid w:val="009D32F2"/>
    <w:rsid w:val="009D3628"/>
    <w:rsid w:val="009D40EF"/>
    <w:rsid w:val="009D4D0B"/>
    <w:rsid w:val="009D532A"/>
    <w:rsid w:val="009E0C8E"/>
    <w:rsid w:val="009E137C"/>
    <w:rsid w:val="009E15D7"/>
    <w:rsid w:val="009E1B4E"/>
    <w:rsid w:val="009E2573"/>
    <w:rsid w:val="009E2ADE"/>
    <w:rsid w:val="009E3D69"/>
    <w:rsid w:val="009E47FE"/>
    <w:rsid w:val="009E588C"/>
    <w:rsid w:val="009E7D3C"/>
    <w:rsid w:val="009F1A30"/>
    <w:rsid w:val="009F3178"/>
    <w:rsid w:val="009F32A7"/>
    <w:rsid w:val="009F39A5"/>
    <w:rsid w:val="00A00DBC"/>
    <w:rsid w:val="00A01282"/>
    <w:rsid w:val="00A01450"/>
    <w:rsid w:val="00A01A57"/>
    <w:rsid w:val="00A01A83"/>
    <w:rsid w:val="00A029B9"/>
    <w:rsid w:val="00A0383D"/>
    <w:rsid w:val="00A04803"/>
    <w:rsid w:val="00A053D0"/>
    <w:rsid w:val="00A07881"/>
    <w:rsid w:val="00A07DFE"/>
    <w:rsid w:val="00A07F96"/>
    <w:rsid w:val="00A12FD9"/>
    <w:rsid w:val="00A132B3"/>
    <w:rsid w:val="00A13C26"/>
    <w:rsid w:val="00A152E6"/>
    <w:rsid w:val="00A16559"/>
    <w:rsid w:val="00A16814"/>
    <w:rsid w:val="00A16EC4"/>
    <w:rsid w:val="00A20296"/>
    <w:rsid w:val="00A20D11"/>
    <w:rsid w:val="00A21D74"/>
    <w:rsid w:val="00A21EC9"/>
    <w:rsid w:val="00A234A5"/>
    <w:rsid w:val="00A23F91"/>
    <w:rsid w:val="00A243B8"/>
    <w:rsid w:val="00A26756"/>
    <w:rsid w:val="00A31014"/>
    <w:rsid w:val="00A31BFD"/>
    <w:rsid w:val="00A32D8B"/>
    <w:rsid w:val="00A353AE"/>
    <w:rsid w:val="00A3627D"/>
    <w:rsid w:val="00A4073A"/>
    <w:rsid w:val="00A414B4"/>
    <w:rsid w:val="00A448D4"/>
    <w:rsid w:val="00A45735"/>
    <w:rsid w:val="00A474E6"/>
    <w:rsid w:val="00A47EBF"/>
    <w:rsid w:val="00A50BDC"/>
    <w:rsid w:val="00A50CC7"/>
    <w:rsid w:val="00A52CCC"/>
    <w:rsid w:val="00A53C9F"/>
    <w:rsid w:val="00A542CE"/>
    <w:rsid w:val="00A5600F"/>
    <w:rsid w:val="00A56560"/>
    <w:rsid w:val="00A573A1"/>
    <w:rsid w:val="00A57452"/>
    <w:rsid w:val="00A57B64"/>
    <w:rsid w:val="00A57F94"/>
    <w:rsid w:val="00A609FD"/>
    <w:rsid w:val="00A610C7"/>
    <w:rsid w:val="00A61BD1"/>
    <w:rsid w:val="00A6265B"/>
    <w:rsid w:val="00A628BF"/>
    <w:rsid w:val="00A629A5"/>
    <w:rsid w:val="00A63FCA"/>
    <w:rsid w:val="00A64F59"/>
    <w:rsid w:val="00A65000"/>
    <w:rsid w:val="00A66D0F"/>
    <w:rsid w:val="00A726F2"/>
    <w:rsid w:val="00A7423F"/>
    <w:rsid w:val="00A74EB5"/>
    <w:rsid w:val="00A75B5E"/>
    <w:rsid w:val="00A764BB"/>
    <w:rsid w:val="00A76F35"/>
    <w:rsid w:val="00A8177B"/>
    <w:rsid w:val="00A827E3"/>
    <w:rsid w:val="00A835FF"/>
    <w:rsid w:val="00A83D2C"/>
    <w:rsid w:val="00A85448"/>
    <w:rsid w:val="00A871B5"/>
    <w:rsid w:val="00A918CB"/>
    <w:rsid w:val="00A91EB7"/>
    <w:rsid w:val="00A92830"/>
    <w:rsid w:val="00A93DAD"/>
    <w:rsid w:val="00A942EE"/>
    <w:rsid w:val="00A94DFA"/>
    <w:rsid w:val="00A95448"/>
    <w:rsid w:val="00A96A7B"/>
    <w:rsid w:val="00A97945"/>
    <w:rsid w:val="00A97D49"/>
    <w:rsid w:val="00AA058E"/>
    <w:rsid w:val="00AA17B0"/>
    <w:rsid w:val="00AA1E44"/>
    <w:rsid w:val="00AA24D6"/>
    <w:rsid w:val="00AA3AB5"/>
    <w:rsid w:val="00AA66DF"/>
    <w:rsid w:val="00AA6F35"/>
    <w:rsid w:val="00AA784B"/>
    <w:rsid w:val="00AB0DFE"/>
    <w:rsid w:val="00AB1656"/>
    <w:rsid w:val="00AB2782"/>
    <w:rsid w:val="00AB3474"/>
    <w:rsid w:val="00AB3902"/>
    <w:rsid w:val="00AB3FA3"/>
    <w:rsid w:val="00AB4153"/>
    <w:rsid w:val="00AB59EE"/>
    <w:rsid w:val="00AC10A3"/>
    <w:rsid w:val="00AC4B9E"/>
    <w:rsid w:val="00AC4D85"/>
    <w:rsid w:val="00AC6F39"/>
    <w:rsid w:val="00AC7EAC"/>
    <w:rsid w:val="00AC7EBC"/>
    <w:rsid w:val="00AD000D"/>
    <w:rsid w:val="00AD0315"/>
    <w:rsid w:val="00AD0ADB"/>
    <w:rsid w:val="00AD0C4A"/>
    <w:rsid w:val="00AD10FE"/>
    <w:rsid w:val="00AD14D9"/>
    <w:rsid w:val="00AD2F53"/>
    <w:rsid w:val="00AD4C99"/>
    <w:rsid w:val="00AD5233"/>
    <w:rsid w:val="00AD5F7A"/>
    <w:rsid w:val="00AD7371"/>
    <w:rsid w:val="00AD74BF"/>
    <w:rsid w:val="00AD7799"/>
    <w:rsid w:val="00AE1901"/>
    <w:rsid w:val="00AE20DD"/>
    <w:rsid w:val="00AE2E2C"/>
    <w:rsid w:val="00AE3A34"/>
    <w:rsid w:val="00AE3F3F"/>
    <w:rsid w:val="00AE46F0"/>
    <w:rsid w:val="00AE5F46"/>
    <w:rsid w:val="00AE6753"/>
    <w:rsid w:val="00AE71B3"/>
    <w:rsid w:val="00AF0CE7"/>
    <w:rsid w:val="00AF2A2E"/>
    <w:rsid w:val="00AF37DE"/>
    <w:rsid w:val="00AF4311"/>
    <w:rsid w:val="00AF4533"/>
    <w:rsid w:val="00AF4699"/>
    <w:rsid w:val="00AF5597"/>
    <w:rsid w:val="00AF5BB6"/>
    <w:rsid w:val="00AF6538"/>
    <w:rsid w:val="00AF7CAE"/>
    <w:rsid w:val="00AF7D02"/>
    <w:rsid w:val="00B01A8D"/>
    <w:rsid w:val="00B0258C"/>
    <w:rsid w:val="00B02BDA"/>
    <w:rsid w:val="00B0487E"/>
    <w:rsid w:val="00B053CA"/>
    <w:rsid w:val="00B05916"/>
    <w:rsid w:val="00B06325"/>
    <w:rsid w:val="00B070B2"/>
    <w:rsid w:val="00B07466"/>
    <w:rsid w:val="00B10E30"/>
    <w:rsid w:val="00B1191B"/>
    <w:rsid w:val="00B11E84"/>
    <w:rsid w:val="00B14099"/>
    <w:rsid w:val="00B14F8A"/>
    <w:rsid w:val="00B158F9"/>
    <w:rsid w:val="00B16F01"/>
    <w:rsid w:val="00B17D59"/>
    <w:rsid w:val="00B2061F"/>
    <w:rsid w:val="00B2138F"/>
    <w:rsid w:val="00B213F0"/>
    <w:rsid w:val="00B23737"/>
    <w:rsid w:val="00B23C85"/>
    <w:rsid w:val="00B250CB"/>
    <w:rsid w:val="00B2565D"/>
    <w:rsid w:val="00B2591C"/>
    <w:rsid w:val="00B25F1E"/>
    <w:rsid w:val="00B262F1"/>
    <w:rsid w:val="00B2734A"/>
    <w:rsid w:val="00B27455"/>
    <w:rsid w:val="00B304FB"/>
    <w:rsid w:val="00B310D7"/>
    <w:rsid w:val="00B3147C"/>
    <w:rsid w:val="00B31900"/>
    <w:rsid w:val="00B32430"/>
    <w:rsid w:val="00B325A4"/>
    <w:rsid w:val="00B33989"/>
    <w:rsid w:val="00B3441D"/>
    <w:rsid w:val="00B35783"/>
    <w:rsid w:val="00B360EB"/>
    <w:rsid w:val="00B36CA0"/>
    <w:rsid w:val="00B37538"/>
    <w:rsid w:val="00B4093D"/>
    <w:rsid w:val="00B40B0B"/>
    <w:rsid w:val="00B424CA"/>
    <w:rsid w:val="00B42BF0"/>
    <w:rsid w:val="00B43444"/>
    <w:rsid w:val="00B43729"/>
    <w:rsid w:val="00B4430B"/>
    <w:rsid w:val="00B4534D"/>
    <w:rsid w:val="00B45FCB"/>
    <w:rsid w:val="00B46C29"/>
    <w:rsid w:val="00B50175"/>
    <w:rsid w:val="00B5149C"/>
    <w:rsid w:val="00B54906"/>
    <w:rsid w:val="00B56438"/>
    <w:rsid w:val="00B564A1"/>
    <w:rsid w:val="00B575F4"/>
    <w:rsid w:val="00B60E6C"/>
    <w:rsid w:val="00B62C27"/>
    <w:rsid w:val="00B63851"/>
    <w:rsid w:val="00B640C4"/>
    <w:rsid w:val="00B65ED5"/>
    <w:rsid w:val="00B66B88"/>
    <w:rsid w:val="00B671A1"/>
    <w:rsid w:val="00B704E4"/>
    <w:rsid w:val="00B7086E"/>
    <w:rsid w:val="00B72B7E"/>
    <w:rsid w:val="00B73008"/>
    <w:rsid w:val="00B75224"/>
    <w:rsid w:val="00B7646E"/>
    <w:rsid w:val="00B776BD"/>
    <w:rsid w:val="00B80582"/>
    <w:rsid w:val="00B80769"/>
    <w:rsid w:val="00B8163F"/>
    <w:rsid w:val="00B818EE"/>
    <w:rsid w:val="00B825C0"/>
    <w:rsid w:val="00B82727"/>
    <w:rsid w:val="00B838F1"/>
    <w:rsid w:val="00B862FC"/>
    <w:rsid w:val="00B86AD1"/>
    <w:rsid w:val="00B9259E"/>
    <w:rsid w:val="00B92700"/>
    <w:rsid w:val="00B92B1B"/>
    <w:rsid w:val="00B92D48"/>
    <w:rsid w:val="00B93BB7"/>
    <w:rsid w:val="00B93CC1"/>
    <w:rsid w:val="00B96CB3"/>
    <w:rsid w:val="00B9783C"/>
    <w:rsid w:val="00BA0D78"/>
    <w:rsid w:val="00BA1174"/>
    <w:rsid w:val="00BA1CF3"/>
    <w:rsid w:val="00BA36DA"/>
    <w:rsid w:val="00BA37C6"/>
    <w:rsid w:val="00BA3831"/>
    <w:rsid w:val="00BA573A"/>
    <w:rsid w:val="00BA57E0"/>
    <w:rsid w:val="00BB16B7"/>
    <w:rsid w:val="00BB1F40"/>
    <w:rsid w:val="00BB34B3"/>
    <w:rsid w:val="00BB4718"/>
    <w:rsid w:val="00BB4C67"/>
    <w:rsid w:val="00BB56B7"/>
    <w:rsid w:val="00BB71E4"/>
    <w:rsid w:val="00BB71FF"/>
    <w:rsid w:val="00BC0B21"/>
    <w:rsid w:val="00BC3384"/>
    <w:rsid w:val="00BC340E"/>
    <w:rsid w:val="00BC4A4D"/>
    <w:rsid w:val="00BC5C03"/>
    <w:rsid w:val="00BC7BEB"/>
    <w:rsid w:val="00BC7FFA"/>
    <w:rsid w:val="00BD1BBC"/>
    <w:rsid w:val="00BD3809"/>
    <w:rsid w:val="00BD4B9F"/>
    <w:rsid w:val="00BD635A"/>
    <w:rsid w:val="00BD6C76"/>
    <w:rsid w:val="00BE068B"/>
    <w:rsid w:val="00BE0E72"/>
    <w:rsid w:val="00BE2258"/>
    <w:rsid w:val="00BE5F7E"/>
    <w:rsid w:val="00BE63F4"/>
    <w:rsid w:val="00BE7195"/>
    <w:rsid w:val="00BE735E"/>
    <w:rsid w:val="00BF11C9"/>
    <w:rsid w:val="00BF1B7E"/>
    <w:rsid w:val="00BF28A0"/>
    <w:rsid w:val="00BF3119"/>
    <w:rsid w:val="00BF4602"/>
    <w:rsid w:val="00BF484C"/>
    <w:rsid w:val="00BF4C63"/>
    <w:rsid w:val="00BF700A"/>
    <w:rsid w:val="00BF78C2"/>
    <w:rsid w:val="00C00018"/>
    <w:rsid w:val="00C01055"/>
    <w:rsid w:val="00C01913"/>
    <w:rsid w:val="00C01E66"/>
    <w:rsid w:val="00C026C6"/>
    <w:rsid w:val="00C079A7"/>
    <w:rsid w:val="00C07DC6"/>
    <w:rsid w:val="00C10E11"/>
    <w:rsid w:val="00C11D08"/>
    <w:rsid w:val="00C12832"/>
    <w:rsid w:val="00C135EF"/>
    <w:rsid w:val="00C16C91"/>
    <w:rsid w:val="00C17043"/>
    <w:rsid w:val="00C20C44"/>
    <w:rsid w:val="00C26D4F"/>
    <w:rsid w:val="00C26F94"/>
    <w:rsid w:val="00C30347"/>
    <w:rsid w:val="00C30B56"/>
    <w:rsid w:val="00C30DA6"/>
    <w:rsid w:val="00C31FCD"/>
    <w:rsid w:val="00C3248B"/>
    <w:rsid w:val="00C33F71"/>
    <w:rsid w:val="00C33FD4"/>
    <w:rsid w:val="00C34BDF"/>
    <w:rsid w:val="00C36EFE"/>
    <w:rsid w:val="00C37378"/>
    <w:rsid w:val="00C41A22"/>
    <w:rsid w:val="00C42CFE"/>
    <w:rsid w:val="00C43673"/>
    <w:rsid w:val="00C43B37"/>
    <w:rsid w:val="00C44541"/>
    <w:rsid w:val="00C45AE2"/>
    <w:rsid w:val="00C469A5"/>
    <w:rsid w:val="00C50493"/>
    <w:rsid w:val="00C5059A"/>
    <w:rsid w:val="00C50764"/>
    <w:rsid w:val="00C520F1"/>
    <w:rsid w:val="00C525C8"/>
    <w:rsid w:val="00C52C52"/>
    <w:rsid w:val="00C539C7"/>
    <w:rsid w:val="00C53FCB"/>
    <w:rsid w:val="00C5475F"/>
    <w:rsid w:val="00C5596D"/>
    <w:rsid w:val="00C60EA5"/>
    <w:rsid w:val="00C61BEF"/>
    <w:rsid w:val="00C62605"/>
    <w:rsid w:val="00C62C2C"/>
    <w:rsid w:val="00C631CF"/>
    <w:rsid w:val="00C6352F"/>
    <w:rsid w:val="00C6394E"/>
    <w:rsid w:val="00C67B3C"/>
    <w:rsid w:val="00C72B51"/>
    <w:rsid w:val="00C72DD8"/>
    <w:rsid w:val="00C72E9C"/>
    <w:rsid w:val="00C73AFC"/>
    <w:rsid w:val="00C73FBE"/>
    <w:rsid w:val="00C73FE9"/>
    <w:rsid w:val="00C74CC1"/>
    <w:rsid w:val="00C76B19"/>
    <w:rsid w:val="00C809E8"/>
    <w:rsid w:val="00C81535"/>
    <w:rsid w:val="00C817BD"/>
    <w:rsid w:val="00C840BF"/>
    <w:rsid w:val="00C937F7"/>
    <w:rsid w:val="00C93B48"/>
    <w:rsid w:val="00C93BD4"/>
    <w:rsid w:val="00C948EE"/>
    <w:rsid w:val="00C951B9"/>
    <w:rsid w:val="00C96A04"/>
    <w:rsid w:val="00CA2477"/>
    <w:rsid w:val="00CA69B1"/>
    <w:rsid w:val="00CA72D5"/>
    <w:rsid w:val="00CB3481"/>
    <w:rsid w:val="00CB526D"/>
    <w:rsid w:val="00CB6614"/>
    <w:rsid w:val="00CB6C50"/>
    <w:rsid w:val="00CC03F8"/>
    <w:rsid w:val="00CC09EC"/>
    <w:rsid w:val="00CC12F4"/>
    <w:rsid w:val="00CC2896"/>
    <w:rsid w:val="00CC2F2B"/>
    <w:rsid w:val="00CC3657"/>
    <w:rsid w:val="00CC370B"/>
    <w:rsid w:val="00CC4BAD"/>
    <w:rsid w:val="00CC6299"/>
    <w:rsid w:val="00CC6B0D"/>
    <w:rsid w:val="00CC6E0F"/>
    <w:rsid w:val="00CC73A3"/>
    <w:rsid w:val="00CD1DD3"/>
    <w:rsid w:val="00CD1F5C"/>
    <w:rsid w:val="00CD2B77"/>
    <w:rsid w:val="00CD331A"/>
    <w:rsid w:val="00CD3629"/>
    <w:rsid w:val="00CD3C79"/>
    <w:rsid w:val="00CD42E8"/>
    <w:rsid w:val="00CD4760"/>
    <w:rsid w:val="00CD4E9C"/>
    <w:rsid w:val="00CD76E1"/>
    <w:rsid w:val="00CE111C"/>
    <w:rsid w:val="00CE14F5"/>
    <w:rsid w:val="00CE1E0F"/>
    <w:rsid w:val="00CE3331"/>
    <w:rsid w:val="00CE34C3"/>
    <w:rsid w:val="00CE4309"/>
    <w:rsid w:val="00CE5FE2"/>
    <w:rsid w:val="00CE6EFB"/>
    <w:rsid w:val="00CF1AAD"/>
    <w:rsid w:val="00CF2A33"/>
    <w:rsid w:val="00CF3346"/>
    <w:rsid w:val="00CF33EA"/>
    <w:rsid w:val="00CF438C"/>
    <w:rsid w:val="00CF45C9"/>
    <w:rsid w:val="00D01841"/>
    <w:rsid w:val="00D01AD3"/>
    <w:rsid w:val="00D02AA3"/>
    <w:rsid w:val="00D02E89"/>
    <w:rsid w:val="00D05112"/>
    <w:rsid w:val="00D10675"/>
    <w:rsid w:val="00D13232"/>
    <w:rsid w:val="00D138AD"/>
    <w:rsid w:val="00D14D7F"/>
    <w:rsid w:val="00D153D5"/>
    <w:rsid w:val="00D156FF"/>
    <w:rsid w:val="00D17722"/>
    <w:rsid w:val="00D204E9"/>
    <w:rsid w:val="00D20A52"/>
    <w:rsid w:val="00D213E8"/>
    <w:rsid w:val="00D2290E"/>
    <w:rsid w:val="00D25724"/>
    <w:rsid w:val="00D25F2D"/>
    <w:rsid w:val="00D27094"/>
    <w:rsid w:val="00D30F69"/>
    <w:rsid w:val="00D32BFB"/>
    <w:rsid w:val="00D3372A"/>
    <w:rsid w:val="00D33772"/>
    <w:rsid w:val="00D34940"/>
    <w:rsid w:val="00D34AD5"/>
    <w:rsid w:val="00D36F55"/>
    <w:rsid w:val="00D373BC"/>
    <w:rsid w:val="00D37F84"/>
    <w:rsid w:val="00D41918"/>
    <w:rsid w:val="00D41D27"/>
    <w:rsid w:val="00D43CDD"/>
    <w:rsid w:val="00D44055"/>
    <w:rsid w:val="00D45AD0"/>
    <w:rsid w:val="00D45D96"/>
    <w:rsid w:val="00D46995"/>
    <w:rsid w:val="00D47F52"/>
    <w:rsid w:val="00D51A4A"/>
    <w:rsid w:val="00D534BE"/>
    <w:rsid w:val="00D53689"/>
    <w:rsid w:val="00D53842"/>
    <w:rsid w:val="00D53CB8"/>
    <w:rsid w:val="00D55D0F"/>
    <w:rsid w:val="00D562CF"/>
    <w:rsid w:val="00D57251"/>
    <w:rsid w:val="00D5752E"/>
    <w:rsid w:val="00D608F1"/>
    <w:rsid w:val="00D60AA5"/>
    <w:rsid w:val="00D60CF9"/>
    <w:rsid w:val="00D60D6F"/>
    <w:rsid w:val="00D621A7"/>
    <w:rsid w:val="00D627BC"/>
    <w:rsid w:val="00D62F1A"/>
    <w:rsid w:val="00D643E6"/>
    <w:rsid w:val="00D65FE6"/>
    <w:rsid w:val="00D66652"/>
    <w:rsid w:val="00D676E3"/>
    <w:rsid w:val="00D709E1"/>
    <w:rsid w:val="00D70DF8"/>
    <w:rsid w:val="00D7114E"/>
    <w:rsid w:val="00D73A47"/>
    <w:rsid w:val="00D73E92"/>
    <w:rsid w:val="00D747D8"/>
    <w:rsid w:val="00D748B7"/>
    <w:rsid w:val="00D76A3A"/>
    <w:rsid w:val="00D76AA3"/>
    <w:rsid w:val="00D8028C"/>
    <w:rsid w:val="00D809CC"/>
    <w:rsid w:val="00D80CB4"/>
    <w:rsid w:val="00D80EB0"/>
    <w:rsid w:val="00D82FD1"/>
    <w:rsid w:val="00D83543"/>
    <w:rsid w:val="00D848A1"/>
    <w:rsid w:val="00D85091"/>
    <w:rsid w:val="00D92655"/>
    <w:rsid w:val="00D926C8"/>
    <w:rsid w:val="00D93BE2"/>
    <w:rsid w:val="00D94A2B"/>
    <w:rsid w:val="00D94A73"/>
    <w:rsid w:val="00D94D17"/>
    <w:rsid w:val="00D95FD8"/>
    <w:rsid w:val="00D96D2D"/>
    <w:rsid w:val="00D97DAB"/>
    <w:rsid w:val="00DA061E"/>
    <w:rsid w:val="00DA0A54"/>
    <w:rsid w:val="00DA3B33"/>
    <w:rsid w:val="00DB1CA5"/>
    <w:rsid w:val="00DB43C4"/>
    <w:rsid w:val="00DB4624"/>
    <w:rsid w:val="00DB4922"/>
    <w:rsid w:val="00DB7621"/>
    <w:rsid w:val="00DC04C9"/>
    <w:rsid w:val="00DC2F35"/>
    <w:rsid w:val="00DC49AF"/>
    <w:rsid w:val="00DC4A3F"/>
    <w:rsid w:val="00DC505E"/>
    <w:rsid w:val="00DC56EB"/>
    <w:rsid w:val="00DC574B"/>
    <w:rsid w:val="00DC58CD"/>
    <w:rsid w:val="00DC5B67"/>
    <w:rsid w:val="00DC7579"/>
    <w:rsid w:val="00DD0277"/>
    <w:rsid w:val="00DD0352"/>
    <w:rsid w:val="00DD0CCE"/>
    <w:rsid w:val="00DD1313"/>
    <w:rsid w:val="00DD36E0"/>
    <w:rsid w:val="00DD38F6"/>
    <w:rsid w:val="00DD4C5B"/>
    <w:rsid w:val="00DD5B1C"/>
    <w:rsid w:val="00DD6B4E"/>
    <w:rsid w:val="00DD7127"/>
    <w:rsid w:val="00DD7E56"/>
    <w:rsid w:val="00DE080F"/>
    <w:rsid w:val="00DE0C8B"/>
    <w:rsid w:val="00DE317C"/>
    <w:rsid w:val="00DE3D09"/>
    <w:rsid w:val="00DE3E48"/>
    <w:rsid w:val="00DE4774"/>
    <w:rsid w:val="00DE4A8A"/>
    <w:rsid w:val="00DE50F8"/>
    <w:rsid w:val="00DE571C"/>
    <w:rsid w:val="00DE5F1C"/>
    <w:rsid w:val="00DE61EA"/>
    <w:rsid w:val="00DE66BC"/>
    <w:rsid w:val="00DE6AE5"/>
    <w:rsid w:val="00DE7283"/>
    <w:rsid w:val="00DF057E"/>
    <w:rsid w:val="00DF0AE8"/>
    <w:rsid w:val="00DF0FF8"/>
    <w:rsid w:val="00DF1774"/>
    <w:rsid w:val="00DF1855"/>
    <w:rsid w:val="00DF2038"/>
    <w:rsid w:val="00DF53F1"/>
    <w:rsid w:val="00DF5CA4"/>
    <w:rsid w:val="00E00750"/>
    <w:rsid w:val="00E01194"/>
    <w:rsid w:val="00E040FD"/>
    <w:rsid w:val="00E04535"/>
    <w:rsid w:val="00E0542B"/>
    <w:rsid w:val="00E0709E"/>
    <w:rsid w:val="00E07F8D"/>
    <w:rsid w:val="00E107FE"/>
    <w:rsid w:val="00E118C1"/>
    <w:rsid w:val="00E1192D"/>
    <w:rsid w:val="00E122BC"/>
    <w:rsid w:val="00E13062"/>
    <w:rsid w:val="00E14E53"/>
    <w:rsid w:val="00E15002"/>
    <w:rsid w:val="00E1607A"/>
    <w:rsid w:val="00E17D16"/>
    <w:rsid w:val="00E232A0"/>
    <w:rsid w:val="00E234EA"/>
    <w:rsid w:val="00E239AF"/>
    <w:rsid w:val="00E24A93"/>
    <w:rsid w:val="00E24FC5"/>
    <w:rsid w:val="00E25011"/>
    <w:rsid w:val="00E25018"/>
    <w:rsid w:val="00E256E1"/>
    <w:rsid w:val="00E30928"/>
    <w:rsid w:val="00E32071"/>
    <w:rsid w:val="00E33075"/>
    <w:rsid w:val="00E35E48"/>
    <w:rsid w:val="00E35E9A"/>
    <w:rsid w:val="00E376BA"/>
    <w:rsid w:val="00E37AE4"/>
    <w:rsid w:val="00E400E9"/>
    <w:rsid w:val="00E419F5"/>
    <w:rsid w:val="00E41C38"/>
    <w:rsid w:val="00E4292B"/>
    <w:rsid w:val="00E43EB4"/>
    <w:rsid w:val="00E44CA0"/>
    <w:rsid w:val="00E455BB"/>
    <w:rsid w:val="00E459A7"/>
    <w:rsid w:val="00E4675E"/>
    <w:rsid w:val="00E46D92"/>
    <w:rsid w:val="00E50091"/>
    <w:rsid w:val="00E51F1D"/>
    <w:rsid w:val="00E52BF0"/>
    <w:rsid w:val="00E53817"/>
    <w:rsid w:val="00E5428A"/>
    <w:rsid w:val="00E548B3"/>
    <w:rsid w:val="00E578FF"/>
    <w:rsid w:val="00E60072"/>
    <w:rsid w:val="00E60D2B"/>
    <w:rsid w:val="00E62B3F"/>
    <w:rsid w:val="00E64DFC"/>
    <w:rsid w:val="00E67EC1"/>
    <w:rsid w:val="00E726A6"/>
    <w:rsid w:val="00E72F2B"/>
    <w:rsid w:val="00E73B2E"/>
    <w:rsid w:val="00E73B75"/>
    <w:rsid w:val="00E74214"/>
    <w:rsid w:val="00E7494B"/>
    <w:rsid w:val="00E803B1"/>
    <w:rsid w:val="00E80B6F"/>
    <w:rsid w:val="00E81D35"/>
    <w:rsid w:val="00E81EB6"/>
    <w:rsid w:val="00E82E3B"/>
    <w:rsid w:val="00E83E21"/>
    <w:rsid w:val="00E842D9"/>
    <w:rsid w:val="00E84372"/>
    <w:rsid w:val="00E861B6"/>
    <w:rsid w:val="00E87A14"/>
    <w:rsid w:val="00E91BDE"/>
    <w:rsid w:val="00E91C6E"/>
    <w:rsid w:val="00E9393D"/>
    <w:rsid w:val="00E94706"/>
    <w:rsid w:val="00E96DBA"/>
    <w:rsid w:val="00E973C9"/>
    <w:rsid w:val="00E97A57"/>
    <w:rsid w:val="00EA1254"/>
    <w:rsid w:val="00EA167C"/>
    <w:rsid w:val="00EA3466"/>
    <w:rsid w:val="00EA4658"/>
    <w:rsid w:val="00EA4837"/>
    <w:rsid w:val="00EA51DD"/>
    <w:rsid w:val="00EB03D8"/>
    <w:rsid w:val="00EB30B9"/>
    <w:rsid w:val="00EB34BB"/>
    <w:rsid w:val="00EB3AD2"/>
    <w:rsid w:val="00EB42D6"/>
    <w:rsid w:val="00EB47F5"/>
    <w:rsid w:val="00EB5406"/>
    <w:rsid w:val="00EB6368"/>
    <w:rsid w:val="00EB7017"/>
    <w:rsid w:val="00EC0656"/>
    <w:rsid w:val="00EC1DA3"/>
    <w:rsid w:val="00EC27BE"/>
    <w:rsid w:val="00EC33A0"/>
    <w:rsid w:val="00EC3649"/>
    <w:rsid w:val="00EC4687"/>
    <w:rsid w:val="00EC7173"/>
    <w:rsid w:val="00EC75FE"/>
    <w:rsid w:val="00EC79FF"/>
    <w:rsid w:val="00ED32B8"/>
    <w:rsid w:val="00ED466B"/>
    <w:rsid w:val="00ED4BAB"/>
    <w:rsid w:val="00ED4E10"/>
    <w:rsid w:val="00ED4E39"/>
    <w:rsid w:val="00EE0974"/>
    <w:rsid w:val="00EE1978"/>
    <w:rsid w:val="00EE1F3E"/>
    <w:rsid w:val="00EE456E"/>
    <w:rsid w:val="00EE6070"/>
    <w:rsid w:val="00EF0709"/>
    <w:rsid w:val="00EF0752"/>
    <w:rsid w:val="00EF142C"/>
    <w:rsid w:val="00EF1492"/>
    <w:rsid w:val="00EF1EED"/>
    <w:rsid w:val="00EF2D21"/>
    <w:rsid w:val="00EF45A1"/>
    <w:rsid w:val="00EF51E7"/>
    <w:rsid w:val="00EF602F"/>
    <w:rsid w:val="00EF6054"/>
    <w:rsid w:val="00EF6C5D"/>
    <w:rsid w:val="00EF718E"/>
    <w:rsid w:val="00F009FA"/>
    <w:rsid w:val="00F00A27"/>
    <w:rsid w:val="00F00F72"/>
    <w:rsid w:val="00F0111B"/>
    <w:rsid w:val="00F02658"/>
    <w:rsid w:val="00F0373F"/>
    <w:rsid w:val="00F03AE8"/>
    <w:rsid w:val="00F03B23"/>
    <w:rsid w:val="00F03DC5"/>
    <w:rsid w:val="00F071ED"/>
    <w:rsid w:val="00F100CB"/>
    <w:rsid w:val="00F10368"/>
    <w:rsid w:val="00F103D6"/>
    <w:rsid w:val="00F11502"/>
    <w:rsid w:val="00F11E2E"/>
    <w:rsid w:val="00F12B17"/>
    <w:rsid w:val="00F12FE9"/>
    <w:rsid w:val="00F13B1C"/>
    <w:rsid w:val="00F14951"/>
    <w:rsid w:val="00F17287"/>
    <w:rsid w:val="00F2074A"/>
    <w:rsid w:val="00F217BD"/>
    <w:rsid w:val="00F21D96"/>
    <w:rsid w:val="00F22931"/>
    <w:rsid w:val="00F23770"/>
    <w:rsid w:val="00F23DAA"/>
    <w:rsid w:val="00F315EC"/>
    <w:rsid w:val="00F3217F"/>
    <w:rsid w:val="00F333C6"/>
    <w:rsid w:val="00F35CE6"/>
    <w:rsid w:val="00F35DB4"/>
    <w:rsid w:val="00F37E41"/>
    <w:rsid w:val="00F41C24"/>
    <w:rsid w:val="00F42749"/>
    <w:rsid w:val="00F4285D"/>
    <w:rsid w:val="00F433B4"/>
    <w:rsid w:val="00F433D5"/>
    <w:rsid w:val="00F43512"/>
    <w:rsid w:val="00F44B65"/>
    <w:rsid w:val="00F4586F"/>
    <w:rsid w:val="00F46369"/>
    <w:rsid w:val="00F47A59"/>
    <w:rsid w:val="00F5019D"/>
    <w:rsid w:val="00F51365"/>
    <w:rsid w:val="00F531B8"/>
    <w:rsid w:val="00F5324F"/>
    <w:rsid w:val="00F53CBA"/>
    <w:rsid w:val="00F5544E"/>
    <w:rsid w:val="00F5628A"/>
    <w:rsid w:val="00F57301"/>
    <w:rsid w:val="00F60453"/>
    <w:rsid w:val="00F60D67"/>
    <w:rsid w:val="00F62740"/>
    <w:rsid w:val="00F62868"/>
    <w:rsid w:val="00F62A7D"/>
    <w:rsid w:val="00F650B4"/>
    <w:rsid w:val="00F655E1"/>
    <w:rsid w:val="00F65FE9"/>
    <w:rsid w:val="00F66C2B"/>
    <w:rsid w:val="00F679A0"/>
    <w:rsid w:val="00F70100"/>
    <w:rsid w:val="00F70754"/>
    <w:rsid w:val="00F71CCA"/>
    <w:rsid w:val="00F7594E"/>
    <w:rsid w:val="00F7718E"/>
    <w:rsid w:val="00F8126F"/>
    <w:rsid w:val="00F8162E"/>
    <w:rsid w:val="00F81E0A"/>
    <w:rsid w:val="00F8413A"/>
    <w:rsid w:val="00F905A8"/>
    <w:rsid w:val="00F91934"/>
    <w:rsid w:val="00F927F4"/>
    <w:rsid w:val="00F93976"/>
    <w:rsid w:val="00F94358"/>
    <w:rsid w:val="00F95EC4"/>
    <w:rsid w:val="00F95FCF"/>
    <w:rsid w:val="00F978C2"/>
    <w:rsid w:val="00FA03CF"/>
    <w:rsid w:val="00FA0B47"/>
    <w:rsid w:val="00FA1D96"/>
    <w:rsid w:val="00FA1EAF"/>
    <w:rsid w:val="00FA3720"/>
    <w:rsid w:val="00FA4530"/>
    <w:rsid w:val="00FA4C3A"/>
    <w:rsid w:val="00FA53BE"/>
    <w:rsid w:val="00FA69BB"/>
    <w:rsid w:val="00FB01E2"/>
    <w:rsid w:val="00FB0576"/>
    <w:rsid w:val="00FB09CF"/>
    <w:rsid w:val="00FB1831"/>
    <w:rsid w:val="00FB23A0"/>
    <w:rsid w:val="00FB25E3"/>
    <w:rsid w:val="00FB2CBF"/>
    <w:rsid w:val="00FB34C8"/>
    <w:rsid w:val="00FB3604"/>
    <w:rsid w:val="00FB50D5"/>
    <w:rsid w:val="00FB5BB5"/>
    <w:rsid w:val="00FB658D"/>
    <w:rsid w:val="00FB6767"/>
    <w:rsid w:val="00FB688C"/>
    <w:rsid w:val="00FB6B07"/>
    <w:rsid w:val="00FB7D7C"/>
    <w:rsid w:val="00FC0435"/>
    <w:rsid w:val="00FC139C"/>
    <w:rsid w:val="00FC3F8B"/>
    <w:rsid w:val="00FC5458"/>
    <w:rsid w:val="00FD1354"/>
    <w:rsid w:val="00FD1C78"/>
    <w:rsid w:val="00FD3624"/>
    <w:rsid w:val="00FD3AA6"/>
    <w:rsid w:val="00FD485D"/>
    <w:rsid w:val="00FD53D6"/>
    <w:rsid w:val="00FE0578"/>
    <w:rsid w:val="00FE0B61"/>
    <w:rsid w:val="00FE1662"/>
    <w:rsid w:val="00FE1AC8"/>
    <w:rsid w:val="00FE1BF4"/>
    <w:rsid w:val="00FE218A"/>
    <w:rsid w:val="00FE3796"/>
    <w:rsid w:val="00FE38D6"/>
    <w:rsid w:val="00FE3A37"/>
    <w:rsid w:val="00FE609D"/>
    <w:rsid w:val="00FE683F"/>
    <w:rsid w:val="00FF00BB"/>
    <w:rsid w:val="00FF0FD0"/>
    <w:rsid w:val="00FF1D4C"/>
    <w:rsid w:val="00FF23BF"/>
    <w:rsid w:val="00FF259D"/>
    <w:rsid w:val="00FF2E65"/>
    <w:rsid w:val="00FF4E6E"/>
    <w:rsid w:val="00FF6E2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F0B32"/>
  <w15:chartTrackingRefBased/>
  <w15:docId w15:val="{C040ABD5-FD0C-4922-BBCC-AE0C08153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2FC"/>
    <w:pPr>
      <w:widowControl w:val="0"/>
      <w:bidi/>
      <w:spacing w:line="408" w:lineRule="auto"/>
      <w:ind w:firstLine="284"/>
      <w:jc w:val="both"/>
    </w:pPr>
    <w:rPr>
      <w:rFonts w:ascii="Times New Roman" w:eastAsia="Times New Roman" w:hAnsi="Times New Roman" w:cs="2  Lotus"/>
      <w:sz w:val="26"/>
      <w:szCs w:val="28"/>
      <w:lang w:bidi="ar-SA"/>
    </w:rPr>
  </w:style>
  <w:style w:type="paragraph" w:styleId="Heading1">
    <w:name w:val="heading 1"/>
    <w:basedOn w:val="Normal"/>
    <w:next w:val="Normal"/>
    <w:link w:val="Heading1Char"/>
    <w:qFormat/>
    <w:rsid w:val="0001352C"/>
    <w:pPr>
      <w:keepNext/>
      <w:keepLines/>
      <w:autoSpaceDE w:val="0"/>
      <w:autoSpaceDN w:val="0"/>
      <w:adjustRightInd w:val="0"/>
      <w:spacing w:before="200"/>
      <w:ind w:firstLine="0"/>
      <w:jc w:val="center"/>
      <w:outlineLvl w:val="0"/>
    </w:pPr>
    <w:rPr>
      <w:rFonts w:cs="2  Titr"/>
      <w:b/>
      <w:bCs/>
      <w:szCs w:val="24"/>
      <w:lang w:val="x-none" w:eastAsia="x-none" w:bidi="fa-IR"/>
    </w:rPr>
  </w:style>
  <w:style w:type="paragraph" w:styleId="Heading2">
    <w:name w:val="heading 2"/>
    <w:basedOn w:val="Normal"/>
    <w:next w:val="Normal"/>
    <w:link w:val="Heading2Char"/>
    <w:qFormat/>
    <w:rsid w:val="0001352C"/>
    <w:pPr>
      <w:keepNext/>
      <w:keepLines/>
      <w:tabs>
        <w:tab w:val="left" w:pos="687"/>
        <w:tab w:val="center" w:pos="4462"/>
        <w:tab w:val="center" w:pos="4536"/>
        <w:tab w:val="left" w:pos="4722"/>
        <w:tab w:val="left" w:pos="8372"/>
      </w:tabs>
      <w:autoSpaceDE w:val="0"/>
      <w:autoSpaceDN w:val="0"/>
      <w:adjustRightInd w:val="0"/>
      <w:spacing w:before="240"/>
      <w:ind w:firstLine="0"/>
      <w:outlineLvl w:val="1"/>
    </w:pPr>
    <w:rPr>
      <w:rFonts w:ascii="Times New Roman Bold" w:hAnsi="Times New Roman Bold" w:cs="2  Mitra"/>
      <w:b/>
      <w:bCs/>
      <w:sz w:val="20"/>
      <w:szCs w:val="24"/>
    </w:rPr>
  </w:style>
  <w:style w:type="paragraph" w:styleId="Heading3">
    <w:name w:val="heading 3"/>
    <w:basedOn w:val="Normal"/>
    <w:next w:val="Normal"/>
    <w:link w:val="Heading3Char"/>
    <w:uiPriority w:val="9"/>
    <w:qFormat/>
    <w:rsid w:val="00AE1901"/>
    <w:pPr>
      <w:keepNext/>
      <w:keepLines/>
      <w:tabs>
        <w:tab w:val="left" w:pos="687"/>
        <w:tab w:val="center" w:pos="4462"/>
        <w:tab w:val="center" w:pos="4536"/>
        <w:tab w:val="left" w:pos="4722"/>
        <w:tab w:val="left" w:pos="8372"/>
      </w:tabs>
      <w:autoSpaceDE w:val="0"/>
      <w:autoSpaceDN w:val="0"/>
      <w:adjustRightInd w:val="0"/>
      <w:spacing w:before="120"/>
      <w:ind w:firstLine="0"/>
      <w:outlineLvl w:val="2"/>
    </w:pPr>
    <w:rPr>
      <w:rFonts w:ascii="Times New Roman Bold" w:hAnsi="Times New Roman Bold" w:cs="2  Mitra"/>
      <w:b/>
      <w:bCs/>
      <w:sz w:val="18"/>
      <w:szCs w:val="22"/>
      <w:lang w:val="x-none" w:eastAsia="x-none"/>
    </w:rPr>
  </w:style>
  <w:style w:type="paragraph" w:styleId="Heading4">
    <w:name w:val="heading 4"/>
    <w:basedOn w:val="Normal"/>
    <w:next w:val="Normal"/>
    <w:link w:val="Heading4Char"/>
    <w:qFormat/>
    <w:rsid w:val="0001352C"/>
    <w:pPr>
      <w:keepNext/>
      <w:keepLines/>
      <w:tabs>
        <w:tab w:val="left" w:pos="687"/>
        <w:tab w:val="center" w:pos="4462"/>
        <w:tab w:val="center" w:pos="4536"/>
        <w:tab w:val="left" w:pos="4722"/>
        <w:tab w:val="left" w:pos="8372"/>
      </w:tabs>
      <w:autoSpaceDE w:val="0"/>
      <w:autoSpaceDN w:val="0"/>
      <w:adjustRightInd w:val="0"/>
      <w:spacing w:before="160"/>
      <w:ind w:firstLine="0"/>
      <w:outlineLvl w:val="3"/>
    </w:pPr>
    <w:rPr>
      <w:rFonts w:ascii="Times New Roman Bold" w:hAnsi="Times New Roman Bold" w:cs="2  Mitra"/>
      <w:b/>
      <w:bCs/>
      <w:sz w:val="16"/>
      <w:szCs w:val="21"/>
    </w:rPr>
  </w:style>
  <w:style w:type="paragraph" w:styleId="Heading5">
    <w:name w:val="heading 5"/>
    <w:basedOn w:val="Normal"/>
    <w:next w:val="Normal"/>
    <w:link w:val="Heading5Char"/>
    <w:qFormat/>
    <w:rsid w:val="004120E1"/>
    <w:pPr>
      <w:tabs>
        <w:tab w:val="left" w:pos="687"/>
        <w:tab w:val="center" w:pos="4462"/>
        <w:tab w:val="center" w:pos="4536"/>
        <w:tab w:val="left" w:pos="4722"/>
        <w:tab w:val="left" w:pos="8372"/>
      </w:tabs>
      <w:autoSpaceDE w:val="0"/>
      <w:autoSpaceDN w:val="0"/>
      <w:adjustRightInd w:val="0"/>
      <w:spacing w:before="240" w:after="60"/>
      <w:ind w:firstLine="0"/>
      <w:outlineLvl w:val="4"/>
    </w:pPr>
    <w:rPr>
      <w:rFonts w:ascii="Times New Roman Bold" w:hAnsi="Times New Roman Bold" w:cs="2  Mitra"/>
      <w:b/>
      <w:bCs/>
      <w:sz w:val="18"/>
      <w:szCs w:val="20"/>
      <w:lang w:val="x-none" w:eastAsia="x-none" w:bidi="fa-IR"/>
    </w:rPr>
  </w:style>
  <w:style w:type="paragraph" w:styleId="Heading6">
    <w:name w:val="heading 6"/>
    <w:basedOn w:val="Normal"/>
    <w:next w:val="Normal"/>
    <w:link w:val="Heading6Char"/>
    <w:qFormat/>
    <w:rsid w:val="009B671F"/>
    <w:pPr>
      <w:tabs>
        <w:tab w:val="left" w:pos="687"/>
        <w:tab w:val="center" w:pos="4462"/>
        <w:tab w:val="center" w:pos="4536"/>
        <w:tab w:val="left" w:pos="4722"/>
        <w:tab w:val="left" w:pos="8372"/>
      </w:tabs>
      <w:autoSpaceDE w:val="0"/>
      <w:autoSpaceDN w:val="0"/>
      <w:adjustRightInd w:val="0"/>
      <w:spacing w:before="120" w:line="240" w:lineRule="auto"/>
      <w:ind w:firstLine="0"/>
      <w:outlineLvl w:val="5"/>
    </w:pPr>
    <w:rPr>
      <w:rFonts w:ascii="Times New Roman Bold" w:hAnsi="Times New Roman Bold" w:cs="2  Mitra"/>
      <w:b/>
      <w:bCs/>
      <w:sz w:val="17"/>
      <w:szCs w:val="19"/>
      <w:lang w:val="x-none" w:eastAsia="x-none" w:bidi="fa-IR"/>
    </w:rPr>
  </w:style>
  <w:style w:type="paragraph" w:styleId="Heading7">
    <w:name w:val="heading 7"/>
    <w:basedOn w:val="Normal"/>
    <w:next w:val="Normal"/>
    <w:link w:val="Heading7Char"/>
    <w:qFormat/>
    <w:rsid w:val="007F7555"/>
    <w:pPr>
      <w:keepNext/>
      <w:ind w:firstLine="0"/>
      <w:outlineLvl w:val="6"/>
    </w:pPr>
    <w:rPr>
      <w:rFonts w:ascii="Times" w:hAnsi="Times" w:cs="Lotus"/>
      <w:b/>
      <w:bCs/>
      <w:sz w:val="36"/>
      <w:szCs w:val="26"/>
      <w:lang w:val="x-none" w:eastAsia="x-none"/>
    </w:rPr>
  </w:style>
  <w:style w:type="paragraph" w:styleId="Heading8">
    <w:name w:val="heading 8"/>
    <w:basedOn w:val="Normal"/>
    <w:next w:val="Normal"/>
    <w:link w:val="Heading8Char"/>
    <w:qFormat/>
    <w:rsid w:val="00937C92"/>
    <w:pPr>
      <w:keepNext/>
      <w:spacing w:line="312" w:lineRule="auto"/>
      <w:outlineLvl w:val="7"/>
    </w:pPr>
    <w:rPr>
      <w:rFonts w:cs="Times New Roman"/>
      <w:b/>
      <w:bCs/>
      <w:sz w:val="24"/>
      <w:lang w:val="x-none" w:eastAsia="x-none" w:bidi="fa-IR"/>
    </w:rPr>
  </w:style>
  <w:style w:type="paragraph" w:styleId="Heading9">
    <w:name w:val="heading 9"/>
    <w:basedOn w:val="Normal"/>
    <w:next w:val="Normal"/>
    <w:link w:val="Heading9Char"/>
    <w:qFormat/>
    <w:rsid w:val="002218F1"/>
    <w:pPr>
      <w:keepNext/>
      <w:ind w:firstLine="0"/>
      <w:outlineLvl w:val="8"/>
    </w:pPr>
    <w:rPr>
      <w:rFonts w:ascii="Arial" w:hAnsi="Arial" w:cs="Lotus"/>
      <w:b/>
      <w:bCs/>
      <w:color w:val="000000"/>
      <w:sz w:val="32"/>
      <w:szCs w:val="3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1352C"/>
    <w:rPr>
      <w:rFonts w:ascii="Times New Roman" w:eastAsia="Times New Roman" w:hAnsi="Times New Roman" w:cs="2  Titr"/>
      <w:b/>
      <w:bCs/>
      <w:sz w:val="26"/>
      <w:szCs w:val="24"/>
      <w:lang w:val="x-none" w:eastAsia="x-none"/>
    </w:rPr>
  </w:style>
  <w:style w:type="character" w:customStyle="1" w:styleId="Heading2Char">
    <w:name w:val="Heading 2 Char"/>
    <w:link w:val="Heading2"/>
    <w:rsid w:val="0001352C"/>
    <w:rPr>
      <w:rFonts w:ascii="Times New Roman Bold" w:eastAsia="Times New Roman" w:hAnsi="Times New Roman Bold" w:cs="2  Mitra"/>
      <w:b/>
      <w:bCs/>
      <w:szCs w:val="24"/>
      <w:lang w:bidi="ar-SA"/>
    </w:rPr>
  </w:style>
  <w:style w:type="character" w:customStyle="1" w:styleId="Heading3Char">
    <w:name w:val="Heading 3 Char"/>
    <w:link w:val="Heading3"/>
    <w:uiPriority w:val="9"/>
    <w:rsid w:val="00AE1901"/>
    <w:rPr>
      <w:rFonts w:ascii="Times New Roman Bold" w:eastAsia="Times New Roman" w:hAnsi="Times New Roman Bold" w:cs="2  Mitra"/>
      <w:b/>
      <w:bCs/>
      <w:sz w:val="18"/>
      <w:szCs w:val="22"/>
      <w:lang w:val="x-none" w:eastAsia="x-none" w:bidi="ar-SA"/>
    </w:rPr>
  </w:style>
  <w:style w:type="character" w:customStyle="1" w:styleId="Heading4Char">
    <w:name w:val="Heading 4 Char"/>
    <w:link w:val="Heading4"/>
    <w:rsid w:val="0001352C"/>
    <w:rPr>
      <w:rFonts w:ascii="Times New Roman Bold" w:eastAsia="Times New Roman" w:hAnsi="Times New Roman Bold" w:cs="2  Mitra"/>
      <w:b/>
      <w:bCs/>
      <w:sz w:val="16"/>
      <w:szCs w:val="21"/>
      <w:lang w:bidi="ar-SA"/>
    </w:rPr>
  </w:style>
  <w:style w:type="character" w:customStyle="1" w:styleId="Heading5Char">
    <w:name w:val="Heading 5 Char"/>
    <w:link w:val="Heading5"/>
    <w:rsid w:val="004120E1"/>
    <w:rPr>
      <w:rFonts w:ascii="Times New Roman Bold" w:eastAsia="Times New Roman" w:hAnsi="Times New Roman Bold" w:cs="2  Mitra"/>
      <w:b/>
      <w:bCs/>
      <w:sz w:val="18"/>
      <w:lang w:val="x-none" w:eastAsia="x-none"/>
    </w:rPr>
  </w:style>
  <w:style w:type="character" w:customStyle="1" w:styleId="Heading6Char">
    <w:name w:val="Heading 6 Char"/>
    <w:link w:val="Heading6"/>
    <w:rsid w:val="009B671F"/>
    <w:rPr>
      <w:rFonts w:ascii="Times New Roman Bold" w:eastAsia="Times New Roman" w:hAnsi="Times New Roman Bold" w:cs="2  Mitra"/>
      <w:b/>
      <w:bCs/>
      <w:sz w:val="17"/>
      <w:szCs w:val="19"/>
      <w:lang w:val="x-none" w:eastAsia="x-none"/>
    </w:rPr>
  </w:style>
  <w:style w:type="character" w:customStyle="1" w:styleId="Heading8Char">
    <w:name w:val="Heading 8 Char"/>
    <w:link w:val="Heading8"/>
    <w:rsid w:val="00937C92"/>
    <w:rPr>
      <w:rFonts w:ascii="Times New Roman" w:eastAsia="Times New Roman" w:hAnsi="Times New Roman" w:cs="B Badr"/>
      <w:b/>
      <w:bCs/>
      <w:sz w:val="24"/>
      <w:szCs w:val="28"/>
    </w:rPr>
  </w:style>
  <w:style w:type="paragraph" w:customStyle="1" w:styleId="a0">
    <w:name w:val="نقل قول"/>
    <w:basedOn w:val="Normal"/>
    <w:link w:val="Char"/>
    <w:qFormat/>
    <w:rsid w:val="00636CFC"/>
    <w:pPr>
      <w:autoSpaceDE w:val="0"/>
      <w:autoSpaceDN w:val="0"/>
      <w:adjustRightInd w:val="0"/>
      <w:ind w:left="1134" w:firstLine="0"/>
    </w:pPr>
    <w:rPr>
      <w:bCs/>
      <w:szCs w:val="20"/>
      <w:lang w:val="x-none" w:eastAsia="x-none" w:bidi="fa-IR"/>
    </w:rPr>
  </w:style>
  <w:style w:type="character" w:customStyle="1" w:styleId="Char">
    <w:name w:val="نقل قول Char"/>
    <w:link w:val="a0"/>
    <w:rsid w:val="00636CFC"/>
    <w:rPr>
      <w:rFonts w:ascii="Times New Roman" w:eastAsia="Times New Roman" w:hAnsi="Times New Roman" w:cs="2  Lotus"/>
      <w:bCs/>
      <w:sz w:val="26"/>
      <w:lang w:val="x-none" w:eastAsia="x-none"/>
    </w:rPr>
  </w:style>
  <w:style w:type="paragraph" w:customStyle="1" w:styleId="a1">
    <w:name w:val="فهرست منابع"/>
    <w:basedOn w:val="Normal"/>
    <w:link w:val="Char0"/>
    <w:qFormat/>
    <w:rsid w:val="00636CFC"/>
    <w:pPr>
      <w:autoSpaceDE w:val="0"/>
      <w:autoSpaceDN w:val="0"/>
      <w:adjustRightInd w:val="0"/>
      <w:ind w:left="284" w:hanging="284"/>
    </w:pPr>
    <w:rPr>
      <w:sz w:val="16"/>
      <w:szCs w:val="20"/>
      <w:lang w:bidi="fa-IR"/>
    </w:rPr>
  </w:style>
  <w:style w:type="paragraph" w:styleId="FootnoteText">
    <w:name w:val="footnote text"/>
    <w:aliases w:val="Footnote Text Char Char,Char, Char, Char Char Char Char, Char Char Char Char Char,پاورقی,متن زيرنويس,Char Char Char Char,Char Char Char Char Char,Footnote Text فارسي,فوت نت,پاورقی انگلیسی پایان نامه"/>
    <w:basedOn w:val="Normal"/>
    <w:link w:val="FootnoteTextChar"/>
    <w:uiPriority w:val="99"/>
    <w:unhideWhenUsed/>
    <w:qFormat/>
    <w:rsid w:val="00295708"/>
    <w:pPr>
      <w:tabs>
        <w:tab w:val="right" w:pos="6804"/>
      </w:tabs>
      <w:autoSpaceDE w:val="0"/>
      <w:autoSpaceDN w:val="0"/>
      <w:adjustRightInd w:val="0"/>
      <w:ind w:firstLine="0"/>
    </w:pPr>
    <w:rPr>
      <w:sz w:val="16"/>
      <w:szCs w:val="20"/>
      <w:lang w:val="x-none" w:eastAsia="x-none" w:bidi="fa-IR"/>
    </w:rPr>
  </w:style>
  <w:style w:type="character" w:customStyle="1" w:styleId="FootnoteTextChar">
    <w:name w:val="Footnote Text Char"/>
    <w:aliases w:val="Footnote Text Char Char Char,Char Char, Char Char, Char Char Char Char Char1, Char Char Char Char Char Char,پاورقی Char,متن زيرنويس Char,Char Char Char Char Char1,Char Char Char Char Char Char,Footnote Text فارسي Char,فوت نت Char"/>
    <w:link w:val="FootnoteText"/>
    <w:uiPriority w:val="99"/>
    <w:rsid w:val="00295708"/>
    <w:rPr>
      <w:rFonts w:ascii="Times New Roman" w:eastAsia="Times New Roman" w:hAnsi="Times New Roman" w:cs="2  Lotus"/>
      <w:sz w:val="16"/>
      <w:lang w:val="x-none" w:eastAsia="x-none"/>
    </w:rPr>
  </w:style>
  <w:style w:type="character" w:styleId="FootnoteReference">
    <w:name w:val="footnote reference"/>
    <w:aliases w:val="علامت پاورقی,مرجع  من,شماره زيرنويس,ãÑÌÚ  ãä"/>
    <w:uiPriority w:val="99"/>
    <w:unhideWhenUsed/>
    <w:qFormat/>
    <w:rsid w:val="008C3218"/>
    <w:rPr>
      <w:vertAlign w:val="superscript"/>
    </w:rPr>
  </w:style>
  <w:style w:type="paragraph" w:styleId="EndnoteText">
    <w:name w:val="endnote text"/>
    <w:basedOn w:val="Normal"/>
    <w:link w:val="EndnoteTextChar"/>
    <w:unhideWhenUsed/>
    <w:qFormat/>
    <w:rsid w:val="00250401"/>
    <w:pPr>
      <w:tabs>
        <w:tab w:val="right" w:pos="6804"/>
      </w:tabs>
      <w:autoSpaceDE w:val="0"/>
      <w:autoSpaceDN w:val="0"/>
      <w:adjustRightInd w:val="0"/>
      <w:spacing w:line="360" w:lineRule="auto"/>
      <w:ind w:firstLine="0"/>
    </w:pPr>
    <w:rPr>
      <w:rFonts w:eastAsia="Calibri" w:cs="Times New Roman"/>
      <w:sz w:val="18"/>
      <w:szCs w:val="20"/>
      <w:lang w:val="x-none" w:eastAsia="x-none" w:bidi="fa-IR"/>
    </w:rPr>
  </w:style>
  <w:style w:type="character" w:customStyle="1" w:styleId="EndnoteTextChar">
    <w:name w:val="Endnote Text Char"/>
    <w:link w:val="EndnoteText"/>
    <w:rsid w:val="00250401"/>
    <w:rPr>
      <w:rFonts w:ascii="Times New Roman" w:hAnsi="Times New Roman" w:cs="Times New Roman"/>
      <w:sz w:val="18"/>
      <w:lang w:val="x-none" w:eastAsia="x-none"/>
    </w:rPr>
  </w:style>
  <w:style w:type="character" w:styleId="EndnoteReference">
    <w:name w:val="endnote reference"/>
    <w:uiPriority w:val="99"/>
    <w:unhideWhenUsed/>
    <w:rsid w:val="00CB6C50"/>
    <w:rPr>
      <w:rFonts w:cs="2  Lotus"/>
      <w:szCs w:val="20"/>
      <w:vertAlign w:val="superscript"/>
    </w:rPr>
  </w:style>
  <w:style w:type="paragraph" w:styleId="Footer">
    <w:name w:val="footer"/>
    <w:basedOn w:val="Normal"/>
    <w:link w:val="FooterChar"/>
    <w:uiPriority w:val="99"/>
    <w:unhideWhenUsed/>
    <w:rsid w:val="008C3105"/>
    <w:pPr>
      <w:tabs>
        <w:tab w:val="left" w:pos="687"/>
        <w:tab w:val="center" w:pos="4462"/>
        <w:tab w:val="center" w:pos="4513"/>
        <w:tab w:val="left" w:pos="4722"/>
        <w:tab w:val="left" w:pos="8372"/>
        <w:tab w:val="right" w:pos="9026"/>
      </w:tabs>
      <w:autoSpaceDE w:val="0"/>
      <w:autoSpaceDN w:val="0"/>
      <w:adjustRightInd w:val="0"/>
    </w:pPr>
    <w:rPr>
      <w:rFonts w:ascii="Calibri" w:eastAsia="Calibri" w:hAnsi="Calibri" w:cs="Times New Roman"/>
      <w:sz w:val="20"/>
      <w:szCs w:val="26"/>
      <w:lang w:val="x-none" w:eastAsia="x-none" w:bidi="fa-IR"/>
    </w:rPr>
  </w:style>
  <w:style w:type="character" w:customStyle="1" w:styleId="FooterChar">
    <w:name w:val="Footer Char"/>
    <w:link w:val="Footer"/>
    <w:uiPriority w:val="99"/>
    <w:rsid w:val="008C3105"/>
    <w:rPr>
      <w:rFonts w:cs="2  Lotus"/>
      <w:szCs w:val="26"/>
    </w:rPr>
  </w:style>
  <w:style w:type="paragraph" w:customStyle="1" w:styleId="a2">
    <w:name w:val="چكيده"/>
    <w:basedOn w:val="Normal"/>
    <w:link w:val="Char1"/>
    <w:qFormat/>
    <w:rsid w:val="00775D9A"/>
    <w:pPr>
      <w:tabs>
        <w:tab w:val="left" w:pos="687"/>
        <w:tab w:val="center" w:pos="4462"/>
        <w:tab w:val="center" w:pos="4536"/>
        <w:tab w:val="left" w:pos="4722"/>
        <w:tab w:val="left" w:pos="8372"/>
      </w:tabs>
      <w:autoSpaceDE w:val="0"/>
      <w:autoSpaceDN w:val="0"/>
      <w:adjustRightInd w:val="0"/>
      <w:ind w:left="567" w:right="567" w:firstLine="0"/>
    </w:pPr>
    <w:rPr>
      <w:bCs/>
      <w:sz w:val="20"/>
      <w:szCs w:val="20"/>
      <w:lang w:val="x-none" w:eastAsia="x-none" w:bidi="fa-IR"/>
    </w:rPr>
  </w:style>
  <w:style w:type="character" w:customStyle="1" w:styleId="Char1">
    <w:name w:val="چكيده Char"/>
    <w:link w:val="a2"/>
    <w:rsid w:val="00775D9A"/>
    <w:rPr>
      <w:rFonts w:ascii="Times New Roman" w:eastAsia="Times New Roman" w:hAnsi="Times New Roman" w:cs="2  Lotus"/>
      <w:bCs/>
      <w:lang w:val="x-none" w:eastAsia="x-none"/>
    </w:rPr>
  </w:style>
  <w:style w:type="paragraph" w:customStyle="1" w:styleId="a3">
    <w:name w:val="نويسنده"/>
    <w:basedOn w:val="Normal"/>
    <w:link w:val="Char2"/>
    <w:qFormat/>
    <w:rsid w:val="00295708"/>
    <w:pPr>
      <w:autoSpaceDE w:val="0"/>
      <w:autoSpaceDN w:val="0"/>
      <w:adjustRightInd w:val="0"/>
      <w:ind w:right="567" w:firstLine="0"/>
      <w:jc w:val="right"/>
    </w:pPr>
    <w:rPr>
      <w:b/>
      <w:bCs/>
      <w:sz w:val="18"/>
      <w:szCs w:val="20"/>
      <w:lang w:val="x-none" w:eastAsia="x-none" w:bidi="fa-IR"/>
    </w:rPr>
  </w:style>
  <w:style w:type="character" w:customStyle="1" w:styleId="Char2">
    <w:name w:val="نويسنده Char"/>
    <w:link w:val="a3"/>
    <w:rsid w:val="00295708"/>
    <w:rPr>
      <w:rFonts w:ascii="Times New Roman" w:eastAsia="Times New Roman" w:hAnsi="Times New Roman" w:cs="2  Lotus"/>
      <w:b/>
      <w:bCs/>
      <w:sz w:val="18"/>
      <w:lang w:val="x-none" w:eastAsia="x-none"/>
    </w:rPr>
  </w:style>
  <w:style w:type="paragraph" w:customStyle="1" w:styleId="a4">
    <w:name w:val="تيتر چكيده"/>
    <w:basedOn w:val="Heading2"/>
    <w:qFormat/>
    <w:rsid w:val="00FF23BF"/>
    <w:pPr>
      <w:spacing w:before="0"/>
      <w:ind w:left="567"/>
    </w:pPr>
    <w:rPr>
      <w:sz w:val="18"/>
    </w:rPr>
  </w:style>
  <w:style w:type="paragraph" w:styleId="TOC1">
    <w:name w:val="toc 1"/>
    <w:basedOn w:val="Normal"/>
    <w:next w:val="Normal"/>
    <w:autoRedefine/>
    <w:uiPriority w:val="39"/>
    <w:qFormat/>
    <w:rsid w:val="009D532A"/>
    <w:pPr>
      <w:tabs>
        <w:tab w:val="right" w:leader="dot" w:pos="6804"/>
      </w:tabs>
      <w:autoSpaceDE w:val="0"/>
      <w:autoSpaceDN w:val="0"/>
      <w:adjustRightInd w:val="0"/>
      <w:spacing w:before="60"/>
      <w:ind w:firstLine="0"/>
    </w:pPr>
    <w:rPr>
      <w:bCs/>
      <w:noProof/>
      <w:szCs w:val="22"/>
      <w:lang w:bidi="fa-IR"/>
    </w:rPr>
  </w:style>
  <w:style w:type="paragraph" w:styleId="TOC2">
    <w:name w:val="toc 2"/>
    <w:basedOn w:val="Normal"/>
    <w:next w:val="Normal"/>
    <w:autoRedefine/>
    <w:uiPriority w:val="39"/>
    <w:qFormat/>
    <w:rsid w:val="002C4F64"/>
    <w:pPr>
      <w:autoSpaceDE w:val="0"/>
      <w:autoSpaceDN w:val="0"/>
      <w:adjustRightInd w:val="0"/>
      <w:ind w:left="261" w:firstLine="0"/>
      <w:jc w:val="right"/>
    </w:pPr>
    <w:rPr>
      <w:b/>
      <w:sz w:val="18"/>
      <w:szCs w:val="20"/>
      <w:lang w:bidi="fa-IR"/>
    </w:rPr>
  </w:style>
  <w:style w:type="paragraph" w:styleId="TOC3">
    <w:name w:val="toc 3"/>
    <w:basedOn w:val="Normal"/>
    <w:next w:val="Normal"/>
    <w:autoRedefine/>
    <w:uiPriority w:val="39"/>
    <w:qFormat/>
    <w:rsid w:val="00DF1855"/>
    <w:pPr>
      <w:tabs>
        <w:tab w:val="left" w:pos="687"/>
        <w:tab w:val="center" w:pos="4462"/>
        <w:tab w:val="center" w:pos="4536"/>
        <w:tab w:val="left" w:pos="4722"/>
        <w:tab w:val="left" w:pos="8372"/>
      </w:tabs>
      <w:autoSpaceDE w:val="0"/>
      <w:autoSpaceDN w:val="0"/>
      <w:adjustRightInd w:val="0"/>
      <w:ind w:left="520"/>
    </w:pPr>
    <w:rPr>
      <w:b/>
      <w:sz w:val="18"/>
      <w:lang w:bidi="fa-IR"/>
    </w:rPr>
  </w:style>
  <w:style w:type="character" w:styleId="CommentReference">
    <w:name w:val="annotation reference"/>
    <w:uiPriority w:val="99"/>
    <w:semiHidden/>
    <w:rsid w:val="00DF1855"/>
    <w:rPr>
      <w:rFonts w:cs="Times New Roman"/>
      <w:sz w:val="16"/>
      <w:szCs w:val="16"/>
    </w:rPr>
  </w:style>
  <w:style w:type="paragraph" w:styleId="CommentText">
    <w:name w:val="annotation text"/>
    <w:basedOn w:val="Normal"/>
    <w:link w:val="CommentTextChar"/>
    <w:uiPriority w:val="99"/>
    <w:semiHidden/>
    <w:rsid w:val="00DF1855"/>
    <w:pPr>
      <w:tabs>
        <w:tab w:val="left" w:pos="687"/>
        <w:tab w:val="center" w:pos="4462"/>
        <w:tab w:val="center" w:pos="4536"/>
        <w:tab w:val="left" w:pos="4722"/>
        <w:tab w:val="left" w:pos="8372"/>
      </w:tabs>
      <w:autoSpaceDE w:val="0"/>
      <w:autoSpaceDN w:val="0"/>
      <w:adjustRightInd w:val="0"/>
    </w:pPr>
    <w:rPr>
      <w:rFonts w:cs="Times New Roman"/>
      <w:sz w:val="20"/>
      <w:szCs w:val="20"/>
      <w:lang w:val="x-none" w:eastAsia="x-none" w:bidi="fa-IR"/>
    </w:rPr>
  </w:style>
  <w:style w:type="character" w:customStyle="1" w:styleId="CommentTextChar">
    <w:name w:val="Comment Text Char"/>
    <w:link w:val="CommentText"/>
    <w:uiPriority w:val="99"/>
    <w:semiHidden/>
    <w:rsid w:val="00DF1855"/>
    <w:rPr>
      <w:rFonts w:ascii="Times New Roman" w:eastAsia="Times New Roman" w:hAnsi="Times New Roman" w:cs="B Lotus"/>
      <w:sz w:val="20"/>
      <w:szCs w:val="20"/>
    </w:rPr>
  </w:style>
  <w:style w:type="paragraph" w:styleId="CommentSubject">
    <w:name w:val="annotation subject"/>
    <w:basedOn w:val="CommentText"/>
    <w:next w:val="CommentText"/>
    <w:link w:val="CommentSubjectChar"/>
    <w:uiPriority w:val="99"/>
    <w:semiHidden/>
    <w:rsid w:val="00DF1855"/>
    <w:rPr>
      <w:b/>
      <w:bCs/>
    </w:rPr>
  </w:style>
  <w:style w:type="character" w:customStyle="1" w:styleId="CommentSubjectChar">
    <w:name w:val="Comment Subject Char"/>
    <w:link w:val="CommentSubject"/>
    <w:uiPriority w:val="99"/>
    <w:semiHidden/>
    <w:rsid w:val="00DF1855"/>
    <w:rPr>
      <w:rFonts w:ascii="Times New Roman" w:eastAsia="Times New Roman" w:hAnsi="Times New Roman" w:cs="B Lotus"/>
      <w:b/>
      <w:bCs/>
      <w:sz w:val="20"/>
      <w:szCs w:val="20"/>
    </w:rPr>
  </w:style>
  <w:style w:type="character" w:styleId="PageNumber">
    <w:name w:val="page number"/>
    <w:basedOn w:val="DefaultParagraphFont"/>
    <w:rsid w:val="00937C92"/>
  </w:style>
  <w:style w:type="table" w:styleId="TableGrid">
    <w:name w:val="Table Grid"/>
    <w:basedOn w:val="TableNormal"/>
    <w:uiPriority w:val="59"/>
    <w:rsid w:val="00937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شعر"/>
    <w:basedOn w:val="Normal"/>
    <w:rsid w:val="00AB59EE"/>
    <w:pPr>
      <w:ind w:firstLine="0"/>
    </w:pPr>
    <w:rPr>
      <w:szCs w:val="18"/>
    </w:rPr>
  </w:style>
  <w:style w:type="paragraph" w:customStyle="1" w:styleId="Heading1-">
    <w:name w:val="Heading 1 -"/>
    <w:basedOn w:val="Heading1"/>
    <w:link w:val="Heading1-Char"/>
    <w:semiHidden/>
    <w:rsid w:val="00EC27BE"/>
    <w:pPr>
      <w:keepLines w:val="0"/>
      <w:widowControl/>
      <w:autoSpaceDE/>
      <w:autoSpaceDN/>
      <w:adjustRightInd/>
      <w:spacing w:before="240" w:after="60"/>
      <w:jc w:val="left"/>
    </w:pPr>
    <w:rPr>
      <w:rFonts w:ascii="Arial" w:eastAsia="MS Mincho" w:hAnsi="Arial"/>
      <w:kern w:val="32"/>
      <w:sz w:val="30"/>
      <w:szCs w:val="20"/>
      <w:lang w:bidi="ar-SA"/>
    </w:rPr>
  </w:style>
  <w:style w:type="character" w:customStyle="1" w:styleId="Heading1-Char">
    <w:name w:val="Heading 1 - Char"/>
    <w:link w:val="Heading1-"/>
    <w:rsid w:val="00EC27BE"/>
    <w:rPr>
      <w:rFonts w:ascii="Arial" w:eastAsia="MS Mincho" w:hAnsi="Arial" w:cs="Times New Roman"/>
      <w:b/>
      <w:bCs/>
      <w:kern w:val="32"/>
      <w:sz w:val="30"/>
      <w:lang w:bidi="ar-SA"/>
    </w:rPr>
  </w:style>
  <w:style w:type="paragraph" w:customStyle="1" w:styleId="a6">
    <w:name w:val="جدول"/>
    <w:basedOn w:val="Normal"/>
    <w:link w:val="Char3"/>
    <w:qFormat/>
    <w:rsid w:val="00636CFC"/>
    <w:pPr>
      <w:ind w:firstLine="0"/>
      <w:jc w:val="center"/>
    </w:pPr>
    <w:rPr>
      <w:bCs/>
      <w:sz w:val="16"/>
      <w:szCs w:val="16"/>
    </w:rPr>
  </w:style>
  <w:style w:type="character" w:customStyle="1" w:styleId="Char3">
    <w:name w:val="جدول Char"/>
    <w:link w:val="a6"/>
    <w:rsid w:val="00636CFC"/>
    <w:rPr>
      <w:rFonts w:ascii="Times New Roman" w:eastAsia="Times New Roman" w:hAnsi="Times New Roman" w:cs="2  Lotus"/>
      <w:bCs/>
      <w:sz w:val="16"/>
      <w:szCs w:val="16"/>
      <w:lang w:bidi="ar-SA"/>
    </w:rPr>
  </w:style>
  <w:style w:type="character" w:customStyle="1" w:styleId="z-TopofFormChar">
    <w:name w:val="z-Top of Form Char"/>
    <w:link w:val="z-TopofForm"/>
    <w:uiPriority w:val="99"/>
    <w:rsid w:val="00E51F1D"/>
    <w:rPr>
      <w:rFonts w:ascii="Arial" w:hAnsi="Arial" w:cs="Arial"/>
      <w:vanish/>
      <w:sz w:val="16"/>
      <w:szCs w:val="16"/>
    </w:rPr>
  </w:style>
  <w:style w:type="paragraph" w:styleId="z-TopofForm">
    <w:name w:val="HTML Top of Form"/>
    <w:basedOn w:val="Normal"/>
    <w:next w:val="Normal"/>
    <w:link w:val="z-TopofFormChar"/>
    <w:hidden/>
    <w:uiPriority w:val="99"/>
    <w:unhideWhenUsed/>
    <w:rsid w:val="00E51F1D"/>
    <w:pPr>
      <w:pBdr>
        <w:bottom w:val="single" w:sz="6" w:space="1" w:color="auto"/>
      </w:pBdr>
      <w:bidi w:val="0"/>
      <w:ind w:firstLine="0"/>
      <w:jc w:val="center"/>
    </w:pPr>
    <w:rPr>
      <w:rFonts w:ascii="Arial" w:eastAsia="Calibri" w:hAnsi="Arial" w:cs="Times New Roman"/>
      <w:vanish/>
      <w:sz w:val="16"/>
      <w:szCs w:val="16"/>
      <w:lang w:val="x-none" w:eastAsia="x-none" w:bidi="fa-IR"/>
    </w:rPr>
  </w:style>
  <w:style w:type="character" w:customStyle="1" w:styleId="z-BottomofFormChar">
    <w:name w:val="z-Bottom of Form Char"/>
    <w:link w:val="z-BottomofForm"/>
    <w:uiPriority w:val="99"/>
    <w:rsid w:val="00E51F1D"/>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E51F1D"/>
    <w:pPr>
      <w:pBdr>
        <w:top w:val="single" w:sz="6" w:space="1" w:color="auto"/>
      </w:pBdr>
      <w:bidi w:val="0"/>
      <w:ind w:firstLine="0"/>
      <w:jc w:val="center"/>
    </w:pPr>
    <w:rPr>
      <w:rFonts w:ascii="Arial" w:eastAsia="Calibri" w:hAnsi="Arial" w:cs="Times New Roman"/>
      <w:vanish/>
      <w:sz w:val="16"/>
      <w:szCs w:val="16"/>
      <w:lang w:val="x-none" w:eastAsia="x-none" w:bidi="fa-IR"/>
    </w:rPr>
  </w:style>
  <w:style w:type="paragraph" w:styleId="TOC5">
    <w:name w:val="toc 5"/>
    <w:basedOn w:val="Normal"/>
    <w:next w:val="Normal"/>
    <w:autoRedefine/>
    <w:uiPriority w:val="39"/>
    <w:rsid w:val="0016629A"/>
    <w:pPr>
      <w:spacing w:line="336" w:lineRule="auto"/>
      <w:ind w:left="960" w:firstLine="0"/>
    </w:pPr>
    <w:rPr>
      <w:rFonts w:cs="B Lotus"/>
      <w:sz w:val="24"/>
      <w:lang w:bidi="hi-IN"/>
    </w:rPr>
  </w:style>
  <w:style w:type="paragraph" w:styleId="TOC4">
    <w:name w:val="toc 4"/>
    <w:basedOn w:val="Normal"/>
    <w:next w:val="Normal"/>
    <w:autoRedefine/>
    <w:uiPriority w:val="39"/>
    <w:rsid w:val="0016629A"/>
    <w:pPr>
      <w:spacing w:line="336" w:lineRule="auto"/>
      <w:ind w:left="720" w:firstLine="0"/>
    </w:pPr>
    <w:rPr>
      <w:rFonts w:cs="B Lotus"/>
      <w:sz w:val="24"/>
      <w:lang w:bidi="hi-IN"/>
    </w:rPr>
  </w:style>
  <w:style w:type="paragraph" w:styleId="TOC6">
    <w:name w:val="toc 6"/>
    <w:basedOn w:val="Normal"/>
    <w:next w:val="Normal"/>
    <w:autoRedefine/>
    <w:uiPriority w:val="39"/>
    <w:rsid w:val="0016629A"/>
    <w:pPr>
      <w:spacing w:line="336" w:lineRule="auto"/>
      <w:ind w:left="1200" w:firstLine="0"/>
    </w:pPr>
    <w:rPr>
      <w:rFonts w:cs="B Lotus"/>
      <w:sz w:val="24"/>
      <w:lang w:bidi="hi-IN"/>
    </w:rPr>
  </w:style>
  <w:style w:type="paragraph" w:styleId="ListBullet">
    <w:name w:val="List Bullet"/>
    <w:basedOn w:val="Normal"/>
    <w:uiPriority w:val="99"/>
    <w:unhideWhenUsed/>
    <w:rsid w:val="0016629A"/>
    <w:pPr>
      <w:tabs>
        <w:tab w:val="num" w:pos="360"/>
      </w:tabs>
      <w:ind w:left="360" w:hanging="360"/>
      <w:contextualSpacing/>
    </w:pPr>
    <w:rPr>
      <w:rFonts w:ascii="B Lotus" w:hAnsi="B Lotus" w:cs="B Lotus"/>
      <w:sz w:val="28"/>
      <w:lang w:bidi="fa-IR"/>
    </w:rPr>
  </w:style>
  <w:style w:type="paragraph" w:styleId="TOC7">
    <w:name w:val="toc 7"/>
    <w:basedOn w:val="Normal"/>
    <w:next w:val="Normal"/>
    <w:autoRedefine/>
    <w:uiPriority w:val="39"/>
    <w:unhideWhenUsed/>
    <w:rsid w:val="0016629A"/>
    <w:pPr>
      <w:bidi w:val="0"/>
      <w:ind w:left="1680" w:firstLine="0"/>
      <w:jc w:val="left"/>
    </w:pPr>
    <w:rPr>
      <w:rFonts w:ascii="Calibri" w:hAnsi="Calibri" w:cs="Times New Roman"/>
      <w:sz w:val="18"/>
      <w:szCs w:val="21"/>
    </w:rPr>
  </w:style>
  <w:style w:type="paragraph" w:styleId="TOC8">
    <w:name w:val="toc 8"/>
    <w:basedOn w:val="Normal"/>
    <w:next w:val="Normal"/>
    <w:autoRedefine/>
    <w:uiPriority w:val="39"/>
    <w:unhideWhenUsed/>
    <w:rsid w:val="0016629A"/>
    <w:pPr>
      <w:bidi w:val="0"/>
      <w:ind w:left="1960" w:firstLine="0"/>
      <w:jc w:val="left"/>
    </w:pPr>
    <w:rPr>
      <w:rFonts w:ascii="Calibri" w:hAnsi="Calibri" w:cs="Times New Roman"/>
      <w:sz w:val="18"/>
      <w:szCs w:val="21"/>
    </w:rPr>
  </w:style>
  <w:style w:type="paragraph" w:styleId="TOC9">
    <w:name w:val="toc 9"/>
    <w:basedOn w:val="Normal"/>
    <w:next w:val="Normal"/>
    <w:autoRedefine/>
    <w:uiPriority w:val="39"/>
    <w:unhideWhenUsed/>
    <w:rsid w:val="0016629A"/>
    <w:pPr>
      <w:bidi w:val="0"/>
      <w:ind w:left="2240" w:firstLine="0"/>
      <w:jc w:val="left"/>
    </w:pPr>
    <w:rPr>
      <w:rFonts w:ascii="Calibri" w:hAnsi="Calibri" w:cs="Times New Roman"/>
      <w:sz w:val="18"/>
      <w:szCs w:val="21"/>
    </w:rPr>
  </w:style>
  <w:style w:type="character" w:customStyle="1" w:styleId="Heading9Char">
    <w:name w:val="Heading 9 Char"/>
    <w:link w:val="Heading9"/>
    <w:rsid w:val="002218F1"/>
    <w:rPr>
      <w:rFonts w:ascii="Arial" w:eastAsia="Times New Roman" w:hAnsi="Arial" w:cs="Lotus"/>
      <w:b/>
      <w:bCs/>
      <w:color w:val="000000"/>
      <w:sz w:val="32"/>
      <w:szCs w:val="32"/>
      <w:lang w:bidi="ar-SA"/>
    </w:rPr>
  </w:style>
  <w:style w:type="character" w:customStyle="1" w:styleId="Heading7Char">
    <w:name w:val="Heading 7 Char"/>
    <w:link w:val="Heading7"/>
    <w:rsid w:val="007F7555"/>
    <w:rPr>
      <w:rFonts w:ascii="Times" w:eastAsia="Times New Roman" w:hAnsi="Times" w:cs="Lotus"/>
      <w:b/>
      <w:bCs/>
      <w:sz w:val="36"/>
      <w:szCs w:val="26"/>
      <w:lang w:bidi="ar-SA"/>
    </w:rPr>
  </w:style>
  <w:style w:type="numbering" w:customStyle="1" w:styleId="StyleNumberedBefore063cmHanging063cm">
    <w:name w:val="Style Numbered Before:  0.63 cm Hanging:  0.63 cm"/>
    <w:basedOn w:val="NoList"/>
    <w:rsid w:val="007F7555"/>
    <w:pPr>
      <w:numPr>
        <w:numId w:val="1"/>
      </w:numPr>
    </w:pPr>
  </w:style>
  <w:style w:type="paragraph" w:styleId="Index2">
    <w:name w:val="index 2"/>
    <w:basedOn w:val="Normal"/>
    <w:next w:val="Normal"/>
    <w:autoRedefine/>
    <w:uiPriority w:val="99"/>
    <w:rsid w:val="00601C04"/>
    <w:pPr>
      <w:ind w:left="560" w:hanging="280"/>
    </w:pPr>
    <w:rPr>
      <w:rFonts w:eastAsia="MS Mincho" w:cs="Lotus_ilaghi"/>
      <w:sz w:val="28"/>
    </w:rPr>
  </w:style>
  <w:style w:type="numbering" w:customStyle="1" w:styleId="a">
    <w:name w:val="شماره"/>
    <w:basedOn w:val="NoList"/>
    <w:semiHidden/>
    <w:rsid w:val="00601C04"/>
    <w:pPr>
      <w:numPr>
        <w:numId w:val="2"/>
      </w:numPr>
    </w:pPr>
  </w:style>
  <w:style w:type="paragraph" w:styleId="List">
    <w:name w:val="List"/>
    <w:basedOn w:val="Normal"/>
    <w:semiHidden/>
    <w:rsid w:val="00601C04"/>
    <w:pPr>
      <w:ind w:left="283" w:hanging="283"/>
    </w:pPr>
    <w:rPr>
      <w:rFonts w:eastAsia="SimSun" w:cs="Zar"/>
      <w:sz w:val="28"/>
      <w:lang w:eastAsia="zh-CN" w:bidi="fa-IR"/>
    </w:rPr>
  </w:style>
  <w:style w:type="paragraph" w:styleId="List2">
    <w:name w:val="List 2"/>
    <w:basedOn w:val="Normal"/>
    <w:semiHidden/>
    <w:rsid w:val="00601C04"/>
    <w:pPr>
      <w:ind w:left="566" w:hanging="283"/>
    </w:pPr>
    <w:rPr>
      <w:rFonts w:eastAsia="SimSun" w:cs="Zar"/>
      <w:sz w:val="28"/>
      <w:lang w:eastAsia="zh-CN" w:bidi="fa-IR"/>
    </w:rPr>
  </w:style>
  <w:style w:type="paragraph" w:styleId="List3">
    <w:name w:val="List 3"/>
    <w:basedOn w:val="Normal"/>
    <w:semiHidden/>
    <w:rsid w:val="00601C04"/>
    <w:pPr>
      <w:ind w:left="849" w:hanging="283"/>
    </w:pPr>
    <w:rPr>
      <w:rFonts w:eastAsia="SimSun" w:cs="Zar"/>
      <w:sz w:val="28"/>
      <w:lang w:eastAsia="zh-CN" w:bidi="fa-IR"/>
    </w:rPr>
  </w:style>
  <w:style w:type="paragraph" w:styleId="List4">
    <w:name w:val="List 4"/>
    <w:basedOn w:val="Normal"/>
    <w:semiHidden/>
    <w:rsid w:val="00601C04"/>
    <w:pPr>
      <w:ind w:left="1132" w:hanging="283"/>
    </w:pPr>
    <w:rPr>
      <w:rFonts w:eastAsia="SimSun" w:cs="Zar"/>
      <w:sz w:val="28"/>
      <w:lang w:eastAsia="zh-CN" w:bidi="fa-IR"/>
    </w:rPr>
  </w:style>
  <w:style w:type="paragraph" w:styleId="ListBullet2">
    <w:name w:val="List Bullet 2"/>
    <w:basedOn w:val="Normal"/>
    <w:semiHidden/>
    <w:rsid w:val="00601C04"/>
    <w:pPr>
      <w:tabs>
        <w:tab w:val="num" w:pos="643"/>
      </w:tabs>
      <w:ind w:left="643" w:hanging="360"/>
    </w:pPr>
    <w:rPr>
      <w:rFonts w:eastAsia="SimSun" w:cs="Zar"/>
      <w:sz w:val="28"/>
      <w:lang w:eastAsia="zh-CN" w:bidi="fa-IR"/>
    </w:rPr>
  </w:style>
  <w:style w:type="paragraph" w:styleId="ListContinue">
    <w:name w:val="List Continue"/>
    <w:basedOn w:val="Normal"/>
    <w:semiHidden/>
    <w:rsid w:val="00601C04"/>
    <w:pPr>
      <w:spacing w:after="120"/>
      <w:ind w:left="283" w:firstLine="0"/>
    </w:pPr>
    <w:rPr>
      <w:rFonts w:eastAsia="SimSun" w:cs="Zar"/>
      <w:sz w:val="28"/>
      <w:lang w:eastAsia="zh-CN" w:bidi="fa-IR"/>
    </w:rPr>
  </w:style>
  <w:style w:type="paragraph" w:styleId="ListContinue2">
    <w:name w:val="List Continue 2"/>
    <w:basedOn w:val="Normal"/>
    <w:semiHidden/>
    <w:rsid w:val="00601C04"/>
    <w:pPr>
      <w:spacing w:after="120"/>
      <w:ind w:left="566" w:firstLine="0"/>
    </w:pPr>
    <w:rPr>
      <w:rFonts w:eastAsia="SimSun" w:cs="Zar"/>
      <w:sz w:val="28"/>
      <w:lang w:eastAsia="zh-CN" w:bidi="fa-IR"/>
    </w:rPr>
  </w:style>
  <w:style w:type="paragraph" w:styleId="ListContinue3">
    <w:name w:val="List Continue 3"/>
    <w:basedOn w:val="Normal"/>
    <w:semiHidden/>
    <w:rsid w:val="00601C04"/>
    <w:pPr>
      <w:spacing w:after="120"/>
      <w:ind w:left="849" w:firstLine="0"/>
    </w:pPr>
    <w:rPr>
      <w:rFonts w:eastAsia="SimSun" w:cs="Zar"/>
      <w:sz w:val="28"/>
      <w:lang w:eastAsia="zh-CN" w:bidi="fa-IR"/>
    </w:rPr>
  </w:style>
  <w:style w:type="character" w:customStyle="1" w:styleId="CharChar8">
    <w:name w:val="Char Char8"/>
    <w:semiHidden/>
    <w:rsid w:val="00601C04"/>
    <w:rPr>
      <w:lang w:val="en-US" w:eastAsia="en-US" w:bidi="ar-SA"/>
    </w:rPr>
  </w:style>
  <w:style w:type="character" w:customStyle="1" w:styleId="CharChar2">
    <w:name w:val="Char Char2"/>
    <w:semiHidden/>
    <w:rsid w:val="00601C04"/>
    <w:rPr>
      <w:rFonts w:ascii="Times New Roman" w:eastAsia="Times New Roman" w:hAnsi="Times New Roman" w:cs="Times New Roman"/>
      <w:sz w:val="20"/>
      <w:szCs w:val="20"/>
      <w:lang w:bidi="ar-SA"/>
    </w:rPr>
  </w:style>
  <w:style w:type="character" w:customStyle="1" w:styleId="CharChar4">
    <w:name w:val="Char Char4"/>
    <w:semiHidden/>
    <w:rsid w:val="00601C04"/>
    <w:rPr>
      <w:lang w:val="en-US" w:eastAsia="en-US" w:bidi="ar-SA"/>
    </w:rPr>
  </w:style>
  <w:style w:type="character" w:customStyle="1" w:styleId="CharChar5">
    <w:name w:val="Char Char5"/>
    <w:semiHidden/>
    <w:rsid w:val="00DA061E"/>
    <w:rPr>
      <w:rFonts w:ascii="Tahoma" w:hAnsi="Tahoma" w:cs="B Compset"/>
      <w:sz w:val="16"/>
      <w:lang w:bidi="fa-IR"/>
    </w:rPr>
  </w:style>
  <w:style w:type="paragraph" w:styleId="Index3">
    <w:name w:val="index 3"/>
    <w:basedOn w:val="Normal"/>
    <w:next w:val="Normal"/>
    <w:autoRedefine/>
    <w:uiPriority w:val="99"/>
    <w:unhideWhenUsed/>
    <w:rsid w:val="003C271F"/>
    <w:pPr>
      <w:ind w:left="660" w:hanging="220"/>
      <w:jc w:val="left"/>
    </w:pPr>
    <w:rPr>
      <w:rFonts w:ascii="Calibri" w:eastAsia="Calibri" w:hAnsi="Calibri" w:cs="Times New Roman"/>
      <w:sz w:val="18"/>
      <w:szCs w:val="21"/>
      <w:lang w:bidi="fa-IR"/>
    </w:rPr>
  </w:style>
  <w:style w:type="paragraph" w:styleId="Index4">
    <w:name w:val="index 4"/>
    <w:basedOn w:val="Normal"/>
    <w:next w:val="Normal"/>
    <w:autoRedefine/>
    <w:uiPriority w:val="99"/>
    <w:unhideWhenUsed/>
    <w:rsid w:val="003C271F"/>
    <w:pPr>
      <w:ind w:left="880" w:hanging="220"/>
      <w:jc w:val="left"/>
    </w:pPr>
    <w:rPr>
      <w:rFonts w:ascii="Calibri" w:eastAsia="Calibri" w:hAnsi="Calibri" w:cs="Times New Roman"/>
      <w:sz w:val="18"/>
      <w:szCs w:val="21"/>
      <w:lang w:bidi="fa-IR"/>
    </w:rPr>
  </w:style>
  <w:style w:type="paragraph" w:styleId="Index5">
    <w:name w:val="index 5"/>
    <w:basedOn w:val="Normal"/>
    <w:next w:val="Normal"/>
    <w:autoRedefine/>
    <w:uiPriority w:val="99"/>
    <w:unhideWhenUsed/>
    <w:rsid w:val="003C271F"/>
    <w:pPr>
      <w:ind w:left="1100" w:hanging="220"/>
      <w:jc w:val="left"/>
    </w:pPr>
    <w:rPr>
      <w:rFonts w:ascii="Calibri" w:eastAsia="Calibri" w:hAnsi="Calibri" w:cs="Times New Roman"/>
      <w:sz w:val="18"/>
      <w:szCs w:val="21"/>
      <w:lang w:bidi="fa-IR"/>
    </w:rPr>
  </w:style>
  <w:style w:type="paragraph" w:styleId="Index6">
    <w:name w:val="index 6"/>
    <w:basedOn w:val="Normal"/>
    <w:next w:val="Normal"/>
    <w:autoRedefine/>
    <w:uiPriority w:val="99"/>
    <w:unhideWhenUsed/>
    <w:rsid w:val="003C271F"/>
    <w:pPr>
      <w:ind w:left="1320" w:hanging="220"/>
      <w:jc w:val="left"/>
    </w:pPr>
    <w:rPr>
      <w:rFonts w:ascii="Calibri" w:eastAsia="Calibri" w:hAnsi="Calibri" w:cs="Times New Roman"/>
      <w:sz w:val="18"/>
      <w:szCs w:val="21"/>
      <w:lang w:bidi="fa-IR"/>
    </w:rPr>
  </w:style>
  <w:style w:type="paragraph" w:styleId="Index7">
    <w:name w:val="index 7"/>
    <w:basedOn w:val="Normal"/>
    <w:next w:val="Normal"/>
    <w:autoRedefine/>
    <w:uiPriority w:val="99"/>
    <w:unhideWhenUsed/>
    <w:rsid w:val="003C271F"/>
    <w:pPr>
      <w:ind w:left="1540" w:hanging="220"/>
      <w:jc w:val="left"/>
    </w:pPr>
    <w:rPr>
      <w:rFonts w:ascii="Calibri" w:eastAsia="Calibri" w:hAnsi="Calibri" w:cs="Times New Roman"/>
      <w:sz w:val="18"/>
      <w:szCs w:val="21"/>
      <w:lang w:bidi="fa-IR"/>
    </w:rPr>
  </w:style>
  <w:style w:type="paragraph" w:styleId="Index8">
    <w:name w:val="index 8"/>
    <w:basedOn w:val="Normal"/>
    <w:next w:val="Normal"/>
    <w:autoRedefine/>
    <w:uiPriority w:val="99"/>
    <w:unhideWhenUsed/>
    <w:rsid w:val="003C271F"/>
    <w:pPr>
      <w:ind w:left="1760" w:hanging="220"/>
      <w:jc w:val="left"/>
    </w:pPr>
    <w:rPr>
      <w:rFonts w:ascii="Calibri" w:eastAsia="Calibri" w:hAnsi="Calibri" w:cs="Times New Roman"/>
      <w:sz w:val="18"/>
      <w:szCs w:val="21"/>
      <w:lang w:bidi="fa-IR"/>
    </w:rPr>
  </w:style>
  <w:style w:type="paragraph" w:styleId="Index9">
    <w:name w:val="index 9"/>
    <w:basedOn w:val="Normal"/>
    <w:next w:val="Normal"/>
    <w:autoRedefine/>
    <w:uiPriority w:val="99"/>
    <w:unhideWhenUsed/>
    <w:rsid w:val="003C271F"/>
    <w:pPr>
      <w:ind w:left="1980" w:hanging="220"/>
      <w:jc w:val="left"/>
    </w:pPr>
    <w:rPr>
      <w:rFonts w:ascii="Calibri" w:eastAsia="Calibri" w:hAnsi="Calibri" w:cs="Times New Roman"/>
      <w:sz w:val="18"/>
      <w:szCs w:val="21"/>
      <w:lang w:bidi="fa-IR"/>
    </w:rPr>
  </w:style>
  <w:style w:type="character" w:styleId="Hyperlink">
    <w:name w:val="Hyperlink"/>
    <w:uiPriority w:val="99"/>
    <w:unhideWhenUsed/>
    <w:rsid w:val="00F43512"/>
    <w:rPr>
      <w:strike w:val="0"/>
      <w:dstrike w:val="0"/>
      <w:color w:val="0172C5"/>
      <w:u w:val="none"/>
      <w:effect w:val="none"/>
    </w:rPr>
  </w:style>
  <w:style w:type="paragraph" w:styleId="BalloonText">
    <w:name w:val="Balloon Text"/>
    <w:basedOn w:val="Normal"/>
    <w:link w:val="BalloonTextChar"/>
    <w:uiPriority w:val="99"/>
    <w:semiHidden/>
    <w:unhideWhenUsed/>
    <w:rsid w:val="00AB3902"/>
    <w:rPr>
      <w:rFonts w:ascii="Tahoma" w:hAnsi="Tahoma" w:cs="Tahoma"/>
      <w:sz w:val="16"/>
      <w:szCs w:val="16"/>
      <w:lang w:val="x-none" w:eastAsia="x-none"/>
    </w:rPr>
  </w:style>
  <w:style w:type="character" w:customStyle="1" w:styleId="BalloonTextChar">
    <w:name w:val="Balloon Text Char"/>
    <w:link w:val="BalloonText"/>
    <w:uiPriority w:val="99"/>
    <w:semiHidden/>
    <w:rsid w:val="00AB3902"/>
    <w:rPr>
      <w:rFonts w:ascii="Tahoma" w:eastAsia="Times New Roman" w:hAnsi="Tahoma" w:cs="Tahoma"/>
      <w:sz w:val="16"/>
      <w:szCs w:val="16"/>
      <w:lang w:bidi="ar-SA"/>
    </w:rPr>
  </w:style>
  <w:style w:type="paragraph" w:styleId="NormalWeb">
    <w:name w:val="Normal (Web)"/>
    <w:basedOn w:val="Normal"/>
    <w:uiPriority w:val="99"/>
    <w:unhideWhenUsed/>
    <w:rsid w:val="00676290"/>
    <w:pPr>
      <w:widowControl/>
      <w:bidi w:val="0"/>
      <w:spacing w:before="100" w:beforeAutospacing="1" w:after="100" w:afterAutospacing="1"/>
      <w:ind w:firstLine="0"/>
      <w:jc w:val="left"/>
    </w:pPr>
    <w:rPr>
      <w:rFonts w:cs="Times New Roman"/>
      <w:sz w:val="24"/>
      <w:szCs w:val="24"/>
      <w:lang w:bidi="fa-IR"/>
    </w:rPr>
  </w:style>
  <w:style w:type="paragraph" w:styleId="Header">
    <w:name w:val="header"/>
    <w:basedOn w:val="Normal"/>
    <w:link w:val="HeaderChar"/>
    <w:unhideWhenUsed/>
    <w:rsid w:val="00775D9A"/>
    <w:pPr>
      <w:tabs>
        <w:tab w:val="center" w:pos="4513"/>
        <w:tab w:val="right" w:pos="9026"/>
      </w:tabs>
    </w:pPr>
  </w:style>
  <w:style w:type="character" w:customStyle="1" w:styleId="HeaderChar">
    <w:name w:val="Header Char"/>
    <w:link w:val="Header"/>
    <w:rsid w:val="00775D9A"/>
    <w:rPr>
      <w:rFonts w:ascii="Times New Roman" w:eastAsia="Times New Roman" w:hAnsi="Times New Roman" w:cs="2  Lotus"/>
      <w:sz w:val="26"/>
      <w:szCs w:val="27"/>
      <w:lang w:bidi="ar-SA"/>
    </w:rPr>
  </w:style>
  <w:style w:type="paragraph" w:customStyle="1" w:styleId="a7">
    <w:name w:val="اشپون"/>
    <w:basedOn w:val="Normal"/>
    <w:link w:val="Char4"/>
    <w:qFormat/>
    <w:rsid w:val="00B862FC"/>
    <w:pPr>
      <w:ind w:firstLine="0"/>
    </w:pPr>
    <w:rPr>
      <w:lang w:bidi="fa-IR"/>
    </w:rPr>
  </w:style>
  <w:style w:type="character" w:customStyle="1" w:styleId="Char4">
    <w:name w:val="اشپون Char"/>
    <w:link w:val="a7"/>
    <w:rsid w:val="00B862FC"/>
    <w:rPr>
      <w:rFonts w:ascii="Times New Roman" w:eastAsia="Times New Roman" w:hAnsi="Times New Roman" w:cs="2  Lotus"/>
      <w:sz w:val="26"/>
      <w:szCs w:val="28"/>
    </w:rPr>
  </w:style>
  <w:style w:type="character" w:styleId="Emphasis">
    <w:name w:val="Emphasis"/>
    <w:uiPriority w:val="20"/>
    <w:qFormat/>
    <w:rsid w:val="001E4442"/>
    <w:rPr>
      <w:i/>
      <w:iCs/>
    </w:rPr>
  </w:style>
  <w:style w:type="character" w:customStyle="1" w:styleId="FootnoteTextChar1">
    <w:name w:val="Footnote Text Char1"/>
    <w:basedOn w:val="DefaultParagraphFont"/>
    <w:uiPriority w:val="99"/>
    <w:semiHidden/>
    <w:rsid w:val="00006F0A"/>
    <w:rPr>
      <w:sz w:val="20"/>
      <w:szCs w:val="20"/>
    </w:rPr>
  </w:style>
  <w:style w:type="character" w:customStyle="1" w:styleId="hps">
    <w:name w:val="hps"/>
    <w:basedOn w:val="DefaultParagraphFont"/>
    <w:rsid w:val="00006F0A"/>
  </w:style>
  <w:style w:type="character" w:styleId="Strong">
    <w:name w:val="Strong"/>
    <w:basedOn w:val="DefaultParagraphFont"/>
    <w:uiPriority w:val="22"/>
    <w:qFormat/>
    <w:rsid w:val="00006F0A"/>
    <w:rPr>
      <w:b/>
      <w:bCs/>
    </w:rPr>
  </w:style>
  <w:style w:type="character" w:customStyle="1" w:styleId="aye">
    <w:name w:val="aye"/>
    <w:basedOn w:val="DefaultParagraphFont"/>
    <w:rsid w:val="00006F0A"/>
  </w:style>
  <w:style w:type="character" w:customStyle="1" w:styleId="alaem">
    <w:name w:val="alaem"/>
    <w:basedOn w:val="DefaultParagraphFont"/>
    <w:rsid w:val="00006F0A"/>
  </w:style>
  <w:style w:type="character" w:customStyle="1" w:styleId="Bodytext1">
    <w:name w:val="Body text|1_"/>
    <w:basedOn w:val="DefaultParagraphFont"/>
    <w:link w:val="Bodytext10"/>
    <w:uiPriority w:val="99"/>
    <w:locked/>
    <w:rsid w:val="00006F0A"/>
    <w:rPr>
      <w:rFonts w:ascii="Arial" w:hAnsi="Arial"/>
      <w:color w:val="000000"/>
      <w:sz w:val="26"/>
      <w:szCs w:val="26"/>
    </w:rPr>
  </w:style>
  <w:style w:type="paragraph" w:customStyle="1" w:styleId="Bodytext10">
    <w:name w:val="Body text|1"/>
    <w:basedOn w:val="Normal"/>
    <w:link w:val="Bodytext1"/>
    <w:uiPriority w:val="99"/>
    <w:rsid w:val="00006F0A"/>
    <w:pPr>
      <w:spacing w:line="360" w:lineRule="auto"/>
      <w:ind w:firstLine="340"/>
      <w:jc w:val="left"/>
    </w:pPr>
    <w:rPr>
      <w:rFonts w:ascii="Arial" w:eastAsia="Calibri" w:hAnsi="Arial" w:cs="Arial"/>
      <w:color w:val="000000"/>
      <w:szCs w:val="26"/>
      <w:lang w:bidi="fa-IR"/>
    </w:rPr>
  </w:style>
  <w:style w:type="paragraph" w:styleId="ListParagraph">
    <w:name w:val="List Paragraph"/>
    <w:aliases w:val="تو رفتن پاراگراف"/>
    <w:basedOn w:val="Normal"/>
    <w:link w:val="ListParagraphChar"/>
    <w:uiPriority w:val="34"/>
    <w:qFormat/>
    <w:rsid w:val="00006F0A"/>
    <w:pPr>
      <w:widowControl/>
      <w:spacing w:after="200" w:line="276" w:lineRule="auto"/>
      <w:ind w:left="720" w:firstLine="0"/>
      <w:contextualSpacing/>
      <w:jc w:val="left"/>
    </w:pPr>
    <w:rPr>
      <w:rFonts w:asciiTheme="minorHAnsi" w:eastAsiaTheme="minorHAnsi" w:hAnsiTheme="minorHAnsi" w:cstheme="minorBidi"/>
      <w:sz w:val="22"/>
      <w:szCs w:val="22"/>
      <w:lang w:bidi="fa-IR"/>
    </w:rPr>
  </w:style>
  <w:style w:type="character" w:customStyle="1" w:styleId="ListParagraphChar">
    <w:name w:val="List Paragraph Char"/>
    <w:aliases w:val="تو رفتن پاراگراف Char"/>
    <w:link w:val="ListParagraph"/>
    <w:uiPriority w:val="34"/>
    <w:rsid w:val="00006F0A"/>
    <w:rPr>
      <w:rFonts w:asciiTheme="minorHAnsi" w:eastAsiaTheme="minorHAnsi" w:hAnsiTheme="minorHAnsi" w:cstheme="minorBidi"/>
      <w:sz w:val="22"/>
      <w:szCs w:val="22"/>
    </w:rPr>
  </w:style>
  <w:style w:type="paragraph" w:customStyle="1" w:styleId="ds-markdown-paragraph">
    <w:name w:val="ds-markdown-paragraph"/>
    <w:basedOn w:val="Normal"/>
    <w:rsid w:val="00006F0A"/>
    <w:pPr>
      <w:widowControl/>
      <w:bidi w:val="0"/>
      <w:spacing w:before="100" w:beforeAutospacing="1" w:after="100" w:afterAutospacing="1" w:line="240" w:lineRule="auto"/>
      <w:ind w:firstLine="0"/>
      <w:jc w:val="left"/>
    </w:pPr>
    <w:rPr>
      <w:rFonts w:cs="Times New Roman"/>
      <w:sz w:val="24"/>
      <w:szCs w:val="24"/>
    </w:rPr>
  </w:style>
  <w:style w:type="paragraph" w:styleId="Revision">
    <w:name w:val="Revision"/>
    <w:hidden/>
    <w:uiPriority w:val="99"/>
    <w:semiHidden/>
    <w:rsid w:val="00006F0A"/>
    <w:rPr>
      <w:rFonts w:asciiTheme="minorHAnsi" w:eastAsiaTheme="minorHAnsi" w:hAnsiTheme="minorHAnsi" w:cstheme="minorBidi"/>
      <w:sz w:val="22"/>
      <w:szCs w:val="22"/>
    </w:rPr>
  </w:style>
  <w:style w:type="character" w:customStyle="1" w:styleId="Char0">
    <w:name w:val="فهرست منابع Char"/>
    <w:link w:val="a1"/>
    <w:rsid w:val="00217ACD"/>
    <w:rPr>
      <w:rFonts w:ascii="Times New Roman" w:eastAsia="Times New Roman" w:hAnsi="Times New Roman" w:cs="2  Lotu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1608;&#1705;&#1740;&#1604;%20&#1606;&#1740;&#1705;%20&#1662;&#1608;&#1585;\&#1605;&#1608;&#1587;&#1587;&#1607;\&#1575;&#1604;&#1711;&#1608;%20&#1606;&#1740;&#1705;%20&#1662;&#1608;&#158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E282C-0FAF-4E76-A571-8C93525B3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الگو نیک پور.dotx</Template>
  <TotalTime>2</TotalTime>
  <Pages>3</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A.H.NIKPOUR</dc:creator>
  <cp:keywords/>
  <cp:lastModifiedBy>kalami@qabas.net</cp:lastModifiedBy>
  <cp:revision>2</cp:revision>
  <cp:lastPrinted>2025-12-18T07:10:00Z</cp:lastPrinted>
  <dcterms:created xsi:type="dcterms:W3CDTF">2025-12-18T07:10:00Z</dcterms:created>
  <dcterms:modified xsi:type="dcterms:W3CDTF">2025-12-18T07:10:00Z</dcterms:modified>
</cp:coreProperties>
</file>